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94A" w:rsidRDefault="00F6294A" w:rsidP="00D05066">
      <w:pPr>
        <w:pStyle w:val="NormalWeb"/>
        <w:spacing w:before="0" w:after="0"/>
        <w:jc w:val="center"/>
        <w:rPr>
          <w:b/>
          <w:color w:val="000000"/>
        </w:rPr>
      </w:pPr>
      <w:r>
        <w:rPr>
          <w:b/>
          <w:color w:val="000000"/>
        </w:rPr>
        <w:t>Муниципальное общеобразовательное учреждение города Джанкоя Республики Крым</w:t>
      </w:r>
    </w:p>
    <w:p w:rsidR="00F6294A" w:rsidRDefault="00F6294A" w:rsidP="00D05066">
      <w:pPr>
        <w:pStyle w:val="NormalWeb"/>
        <w:spacing w:before="0" w:after="0"/>
        <w:jc w:val="center"/>
        <w:rPr>
          <w:b/>
          <w:color w:val="000000"/>
        </w:rPr>
      </w:pPr>
      <w:r>
        <w:rPr>
          <w:b/>
          <w:color w:val="000000"/>
        </w:rPr>
        <w:t>«Школа-гимназия «№6»</w:t>
      </w:r>
    </w:p>
    <w:p w:rsidR="00F6294A" w:rsidRDefault="00F6294A" w:rsidP="00D05066">
      <w:pPr>
        <w:pStyle w:val="NormalWeb"/>
        <w:spacing w:before="0" w:after="0"/>
        <w:jc w:val="center"/>
        <w:rPr>
          <w:b/>
          <w:color w:val="000000"/>
        </w:rPr>
      </w:pPr>
    </w:p>
    <w:p w:rsidR="00F6294A" w:rsidRDefault="00F6294A" w:rsidP="00D05066">
      <w:pPr>
        <w:pStyle w:val="NormalWeb"/>
        <w:spacing w:before="0" w:after="0"/>
        <w:jc w:val="center"/>
        <w:rPr>
          <w:b/>
          <w:color w:val="000000"/>
        </w:rPr>
      </w:pPr>
    </w:p>
    <w:p w:rsidR="00F6294A" w:rsidRDefault="00F6294A" w:rsidP="00D05066">
      <w:pPr>
        <w:pStyle w:val="NormalWeb"/>
        <w:spacing w:before="0" w:after="0"/>
        <w:jc w:val="center"/>
        <w:rPr>
          <w:b/>
          <w:color w:val="000000"/>
        </w:rPr>
      </w:pPr>
    </w:p>
    <w:tbl>
      <w:tblPr>
        <w:tblW w:w="15982" w:type="dxa"/>
        <w:tblInd w:w="-703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4796"/>
        <w:gridCol w:w="4794"/>
        <w:gridCol w:w="6392"/>
      </w:tblGrid>
      <w:tr w:rsidR="00F6294A" w:rsidRPr="00FC40FF" w:rsidTr="0059215A">
        <w:trPr>
          <w:trHeight w:val="2350"/>
        </w:trPr>
        <w:tc>
          <w:tcPr>
            <w:tcW w:w="479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94A" w:rsidRPr="00FC40FF" w:rsidRDefault="00F6294A" w:rsidP="0059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sz w:val="24"/>
                <w:szCs w:val="24"/>
              </w:rPr>
              <w:t>РАССМОТРЕНА</w:t>
            </w:r>
          </w:p>
          <w:p w:rsidR="00F6294A" w:rsidRPr="00FC40FF" w:rsidRDefault="00F6294A" w:rsidP="00592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на заседании МО</w:t>
            </w:r>
          </w:p>
          <w:p w:rsidR="00F6294A" w:rsidRPr="00FC40FF" w:rsidRDefault="00F6294A" w:rsidP="00592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учителей точных наук</w:t>
            </w:r>
          </w:p>
          <w:p w:rsidR="00F6294A" w:rsidRPr="00FC40FF" w:rsidRDefault="00F6294A" w:rsidP="00592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 xml:space="preserve">МОУ «Школа-гимназия №6» </w:t>
            </w:r>
          </w:p>
          <w:p w:rsidR="00F6294A" w:rsidRPr="00FC40FF" w:rsidRDefault="00F6294A" w:rsidP="00592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г.Джанкоя</w:t>
            </w:r>
          </w:p>
          <w:p w:rsidR="00F6294A" w:rsidRPr="00FC40FF" w:rsidRDefault="00F6294A" w:rsidP="0059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(протокол от 31.08.2020 № 1)</w:t>
            </w:r>
          </w:p>
        </w:tc>
        <w:tc>
          <w:tcPr>
            <w:tcW w:w="47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94A" w:rsidRPr="00FC40FF" w:rsidRDefault="00F6294A" w:rsidP="0059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F6294A" w:rsidRPr="00FC40FF" w:rsidRDefault="00F6294A" w:rsidP="00592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F6294A" w:rsidRPr="00FC40FF" w:rsidRDefault="00F6294A" w:rsidP="00592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 xml:space="preserve">МОУ «Школа-гимназия №6» </w:t>
            </w:r>
          </w:p>
          <w:p w:rsidR="00F6294A" w:rsidRPr="00FC40FF" w:rsidRDefault="00F6294A" w:rsidP="00592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г.Джанкоя</w:t>
            </w:r>
          </w:p>
          <w:p w:rsidR="00F6294A" w:rsidRPr="00FC40FF" w:rsidRDefault="00F6294A" w:rsidP="00592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 xml:space="preserve">                             Бакулева Л.В.</w:t>
            </w:r>
          </w:p>
          <w:p w:rsidR="00F6294A" w:rsidRPr="00FC40FF" w:rsidRDefault="00F6294A" w:rsidP="0059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 xml:space="preserve">            31.08.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FC40FF">
                <w:rPr>
                  <w:rFonts w:ascii="Times New Roman" w:hAnsi="Times New Roman"/>
                  <w:sz w:val="24"/>
                  <w:szCs w:val="24"/>
                </w:rPr>
                <w:t>2020 г</w:t>
              </w:r>
            </w:smartTag>
          </w:p>
        </w:tc>
        <w:tc>
          <w:tcPr>
            <w:tcW w:w="639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294A" w:rsidRPr="00FC40FF" w:rsidRDefault="00F6294A" w:rsidP="0059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sz w:val="24"/>
                <w:szCs w:val="24"/>
              </w:rPr>
              <w:t>УТВЕРЖДЕНА</w:t>
            </w:r>
          </w:p>
          <w:p w:rsidR="00F6294A" w:rsidRPr="00FC40FF" w:rsidRDefault="00F6294A" w:rsidP="00592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приказом   МОУ</w:t>
            </w:r>
          </w:p>
          <w:p w:rsidR="00F6294A" w:rsidRPr="00FC40FF" w:rsidRDefault="00F6294A" w:rsidP="00592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«Школа-гимназия №6»</w:t>
            </w:r>
          </w:p>
          <w:p w:rsidR="00F6294A" w:rsidRPr="00FC40FF" w:rsidRDefault="00F6294A" w:rsidP="00592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г.Джанкоя</w:t>
            </w:r>
          </w:p>
          <w:p w:rsidR="00F6294A" w:rsidRPr="00FC40FF" w:rsidRDefault="00F6294A" w:rsidP="0059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от  31.08.2020  № 269</w:t>
            </w:r>
          </w:p>
        </w:tc>
      </w:tr>
    </w:tbl>
    <w:p w:rsidR="00F6294A" w:rsidRDefault="00F6294A" w:rsidP="00D05066">
      <w:pPr>
        <w:pStyle w:val="NormalWeb"/>
        <w:spacing w:before="0" w:after="0"/>
        <w:jc w:val="center"/>
        <w:rPr>
          <w:color w:val="000000"/>
          <w:sz w:val="16"/>
        </w:rPr>
      </w:pPr>
    </w:p>
    <w:p w:rsidR="00F6294A" w:rsidRPr="006F4A06" w:rsidRDefault="00F6294A" w:rsidP="00D0506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294A" w:rsidRPr="006F4A06" w:rsidRDefault="00F6294A" w:rsidP="00D0506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F4A06">
        <w:rPr>
          <w:rFonts w:ascii="Times New Roman" w:hAnsi="Times New Roman"/>
          <w:b/>
          <w:bCs/>
          <w:color w:val="000000"/>
          <w:sz w:val="53"/>
          <w:szCs w:val="53"/>
        </w:rPr>
        <w:t>ПЛАН   РАБОТЫ</w:t>
      </w:r>
    </w:p>
    <w:p w:rsidR="00F6294A" w:rsidRPr="00E27712" w:rsidRDefault="00F6294A" w:rsidP="00D0506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53"/>
          <w:szCs w:val="53"/>
        </w:rPr>
      </w:pPr>
      <w:r>
        <w:rPr>
          <w:rFonts w:ascii="Times New Roman" w:hAnsi="Times New Roman"/>
          <w:b/>
          <w:bCs/>
          <w:color w:val="000000"/>
          <w:sz w:val="53"/>
          <w:szCs w:val="53"/>
        </w:rPr>
        <w:t>МО учителей точных наук</w:t>
      </w:r>
    </w:p>
    <w:p w:rsidR="00F6294A" w:rsidRPr="006F4A06" w:rsidRDefault="00F6294A" w:rsidP="00D0506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53"/>
          <w:szCs w:val="53"/>
        </w:rPr>
        <w:t>МОУ «ШКОЛА-ГИМНАЗИЯ»</w:t>
      </w:r>
      <w:r w:rsidRPr="006F4A06">
        <w:rPr>
          <w:rFonts w:ascii="Times New Roman" w:hAnsi="Times New Roman"/>
          <w:b/>
          <w:bCs/>
          <w:color w:val="000000"/>
          <w:sz w:val="53"/>
          <w:szCs w:val="53"/>
        </w:rPr>
        <w:t> №6</w:t>
      </w:r>
    </w:p>
    <w:p w:rsidR="00F6294A" w:rsidRPr="006F4A06" w:rsidRDefault="00F6294A" w:rsidP="00D0506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53"/>
          <w:szCs w:val="53"/>
        </w:rPr>
        <w:t>на 2020 – 2021</w:t>
      </w:r>
      <w:r w:rsidRPr="006F4A06">
        <w:rPr>
          <w:rFonts w:ascii="Times New Roman" w:hAnsi="Times New Roman"/>
          <w:b/>
          <w:bCs/>
          <w:color w:val="000000"/>
          <w:sz w:val="53"/>
          <w:szCs w:val="53"/>
        </w:rPr>
        <w:t xml:space="preserve"> учебный год</w:t>
      </w:r>
    </w:p>
    <w:p w:rsidR="00F6294A" w:rsidRPr="006F4A06" w:rsidRDefault="00F6294A" w:rsidP="00D05066">
      <w:pPr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 w:rsidRPr="006F4A06">
        <w:rPr>
          <w:rFonts w:ascii="Times New Roman" w:hAnsi="Times New Roman"/>
          <w:sz w:val="24"/>
          <w:szCs w:val="24"/>
        </w:rPr>
        <w:br/>
      </w:r>
    </w:p>
    <w:p w:rsidR="00F6294A" w:rsidRPr="006F4A06" w:rsidRDefault="00F6294A" w:rsidP="00D050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A06">
        <w:rPr>
          <w:rFonts w:ascii="Times New Roman" w:hAnsi="Times New Roman"/>
          <w:b/>
          <w:bCs/>
          <w:color w:val="000000"/>
          <w:sz w:val="41"/>
          <w:szCs w:val="41"/>
        </w:rPr>
        <w:t>                   </w:t>
      </w:r>
      <w:r>
        <w:rPr>
          <w:rFonts w:ascii="Times New Roman" w:hAnsi="Times New Roman"/>
          <w:b/>
          <w:bCs/>
          <w:color w:val="000000"/>
          <w:sz w:val="41"/>
          <w:szCs w:val="41"/>
        </w:rPr>
        <w:t>                Руководитель МО</w:t>
      </w:r>
      <w:r w:rsidRPr="006F4A06">
        <w:rPr>
          <w:rFonts w:ascii="Times New Roman" w:hAnsi="Times New Roman"/>
          <w:b/>
          <w:bCs/>
          <w:color w:val="000000"/>
          <w:sz w:val="41"/>
          <w:szCs w:val="41"/>
        </w:rPr>
        <w:t xml:space="preserve"> -   Зуб Людмила Владимировна</w:t>
      </w:r>
    </w:p>
    <w:p w:rsidR="00F6294A" w:rsidRDefault="00F6294A" w:rsidP="00D050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294A" w:rsidRPr="001E14CF" w:rsidRDefault="00F6294A" w:rsidP="001E14CF">
      <w:pPr>
        <w:spacing w:after="0" w:line="240" w:lineRule="auto"/>
        <w:ind w:left="851" w:hanging="851"/>
        <w:rPr>
          <w:rFonts w:ascii="Times New Roman" w:hAnsi="Times New Roman"/>
          <w:b/>
          <w:bCs/>
          <w:i/>
          <w:sz w:val="32"/>
          <w:szCs w:val="32"/>
          <w:u w:val="single"/>
        </w:rPr>
      </w:pPr>
      <w:r w:rsidRPr="001E14CF">
        <w:rPr>
          <w:rFonts w:ascii="Times New Roman" w:hAnsi="Times New Roman"/>
          <w:b/>
          <w:bCs/>
          <w:i/>
          <w:sz w:val="32"/>
          <w:szCs w:val="32"/>
          <w:u w:val="single"/>
        </w:rPr>
        <w:t>Проблема школы :</w:t>
      </w:r>
      <w:r w:rsidRPr="001E14CF">
        <w:rPr>
          <w:rFonts w:ascii="Times New Roman" w:hAnsi="Times New Roman"/>
          <w:bCs/>
          <w:i/>
          <w:sz w:val="32"/>
          <w:szCs w:val="32"/>
        </w:rPr>
        <w:t>“Реализациясистемнодеятельностного и компетентстного подходов в организации  ФГОС общего образования  в условиях интеграции системы  образования Республики Крым в  образовательное пространство Российской Федерации”.</w:t>
      </w:r>
    </w:p>
    <w:p w:rsidR="00F6294A" w:rsidRPr="001E14CF" w:rsidRDefault="00F6294A" w:rsidP="00D05066">
      <w:pPr>
        <w:spacing w:after="0" w:line="240" w:lineRule="auto"/>
        <w:ind w:left="851" w:hanging="851"/>
        <w:rPr>
          <w:rFonts w:ascii="Arial" w:hAnsi="Arial" w:cs="Arial"/>
          <w:i/>
          <w:sz w:val="28"/>
          <w:szCs w:val="20"/>
        </w:rPr>
      </w:pPr>
      <w:r w:rsidRPr="001E14CF">
        <w:rPr>
          <w:rFonts w:ascii="Times New Roman" w:hAnsi="Times New Roman"/>
          <w:b/>
          <w:bCs/>
          <w:i/>
          <w:sz w:val="32"/>
          <w:szCs w:val="32"/>
          <w:u w:val="single"/>
        </w:rPr>
        <w:t xml:space="preserve">Научно- методическая тема: </w:t>
      </w:r>
      <w:r w:rsidRPr="001E14CF">
        <w:rPr>
          <w:rFonts w:ascii="Times New Roman" w:hAnsi="Times New Roman"/>
          <w:bCs/>
          <w:i/>
          <w:sz w:val="32"/>
        </w:rPr>
        <w:t xml:space="preserve">Формирование ключевых компетенций через развитие </w:t>
      </w:r>
      <w:r>
        <w:rPr>
          <w:rFonts w:ascii="Times New Roman" w:hAnsi="Times New Roman"/>
          <w:bCs/>
          <w:i/>
          <w:sz w:val="32"/>
        </w:rPr>
        <w:t xml:space="preserve">мотивационной сферы участников </w:t>
      </w:r>
      <w:r w:rsidRPr="001E14CF">
        <w:rPr>
          <w:rFonts w:ascii="Times New Roman" w:hAnsi="Times New Roman"/>
          <w:bCs/>
          <w:i/>
          <w:sz w:val="32"/>
        </w:rPr>
        <w:t>учебно-воспитательного  процесса  в  условиях  модернизации  образовательной системы.</w:t>
      </w:r>
    </w:p>
    <w:p w:rsidR="00F6294A" w:rsidRPr="001E14CF" w:rsidRDefault="00F6294A" w:rsidP="00D05066">
      <w:pPr>
        <w:spacing w:after="0"/>
        <w:rPr>
          <w:rFonts w:ascii="Times New Roman" w:hAnsi="Times New Roman"/>
          <w:bCs/>
          <w:i/>
          <w:sz w:val="32"/>
        </w:rPr>
      </w:pPr>
      <w:r w:rsidRPr="001E14CF">
        <w:rPr>
          <w:rFonts w:ascii="Times New Roman" w:hAnsi="Times New Roman"/>
          <w:b/>
          <w:bCs/>
          <w:sz w:val="32"/>
          <w:szCs w:val="32"/>
          <w:u w:val="single"/>
        </w:rPr>
        <w:t>Проблема школьной НМК</w:t>
      </w:r>
      <w:r w:rsidRPr="001E14CF">
        <w:rPr>
          <w:rFonts w:ascii="Times New Roman" w:hAnsi="Times New Roman"/>
          <w:b/>
          <w:bCs/>
          <w:i/>
          <w:sz w:val="36"/>
          <w:szCs w:val="32"/>
        </w:rPr>
        <w:t>:</w:t>
      </w:r>
      <w:r>
        <w:rPr>
          <w:rFonts w:ascii="Times New Roman" w:hAnsi="Times New Roman"/>
          <w:b/>
          <w:bCs/>
          <w:i/>
          <w:sz w:val="36"/>
          <w:szCs w:val="32"/>
        </w:rPr>
        <w:t xml:space="preserve"> </w:t>
      </w:r>
      <w:r w:rsidRPr="001E14CF">
        <w:rPr>
          <w:rFonts w:ascii="Times New Roman" w:hAnsi="Times New Roman"/>
          <w:bCs/>
          <w:i/>
          <w:sz w:val="32"/>
        </w:rPr>
        <w:t>Системно - деятельностный подход организации образовательного процесса на уроках физики,  математики, информатики цикла в условиях перехода на новые ФГОС  ООО</w:t>
      </w:r>
    </w:p>
    <w:p w:rsidR="00F6294A" w:rsidRPr="001E14CF" w:rsidRDefault="00F6294A" w:rsidP="00D05066">
      <w:pPr>
        <w:spacing w:line="214" w:lineRule="auto"/>
        <w:ind w:right="680"/>
        <w:rPr>
          <w:rFonts w:ascii="Times New Roman" w:hAnsi="Times New Roman"/>
          <w:bCs/>
          <w:i/>
          <w:sz w:val="32"/>
        </w:rPr>
      </w:pPr>
      <w:r w:rsidRPr="001E14CF">
        <w:rPr>
          <w:rFonts w:ascii="Times New Roman" w:hAnsi="Times New Roman"/>
          <w:bCs/>
          <w:i/>
          <w:sz w:val="32"/>
        </w:rPr>
        <w:t>Задачи:</w:t>
      </w:r>
    </w:p>
    <w:p w:rsidR="00F6294A" w:rsidRPr="006C6DA5" w:rsidRDefault="00F6294A" w:rsidP="00D05066">
      <w:pPr>
        <w:numPr>
          <w:ilvl w:val="0"/>
          <w:numId w:val="6"/>
        </w:numPr>
        <w:spacing w:after="0" w:line="240" w:lineRule="auto"/>
        <w:ind w:left="720" w:hanging="360"/>
        <w:rPr>
          <w:rFonts w:ascii="Times New Roman" w:hAnsi="Times New Roman"/>
          <w:sz w:val="28"/>
          <w:szCs w:val="24"/>
        </w:rPr>
      </w:pPr>
      <w:r w:rsidRPr="006C6DA5">
        <w:rPr>
          <w:rFonts w:ascii="Times New Roman" w:hAnsi="Times New Roman"/>
          <w:sz w:val="28"/>
          <w:szCs w:val="24"/>
        </w:rPr>
        <w:t xml:space="preserve">Изучение и эффективное использование в деятельности МО основополагающих документов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A21A35">
        <w:rPr>
          <w:rFonts w:ascii="Times New Roman" w:hAnsi="Times New Roman"/>
          <w:sz w:val="24"/>
          <w:szCs w:val="24"/>
        </w:rPr>
        <w:t xml:space="preserve"> ФГОС ООО</w:t>
      </w:r>
      <w:r w:rsidRPr="006C6DA5">
        <w:rPr>
          <w:rFonts w:ascii="Times New Roman" w:hAnsi="Times New Roman"/>
          <w:sz w:val="28"/>
          <w:szCs w:val="24"/>
        </w:rPr>
        <w:t>по предметам.</w:t>
      </w:r>
    </w:p>
    <w:p w:rsidR="00F6294A" w:rsidRPr="006C6DA5" w:rsidRDefault="00F6294A" w:rsidP="00D05066">
      <w:pPr>
        <w:numPr>
          <w:ilvl w:val="0"/>
          <w:numId w:val="6"/>
        </w:numPr>
        <w:spacing w:after="0" w:line="240" w:lineRule="auto"/>
        <w:ind w:left="720" w:hanging="360"/>
        <w:rPr>
          <w:rFonts w:ascii="Times New Roman" w:hAnsi="Times New Roman"/>
          <w:sz w:val="28"/>
          <w:szCs w:val="24"/>
        </w:rPr>
      </w:pPr>
      <w:r w:rsidRPr="006C6DA5">
        <w:rPr>
          <w:rFonts w:ascii="Times New Roman" w:hAnsi="Times New Roman"/>
          <w:sz w:val="28"/>
          <w:szCs w:val="24"/>
        </w:rPr>
        <w:t>Повышение уровня профессионального мастерства учителей.</w:t>
      </w:r>
    </w:p>
    <w:p w:rsidR="00F6294A" w:rsidRPr="006C6DA5" w:rsidRDefault="00F6294A" w:rsidP="00D05066">
      <w:pPr>
        <w:numPr>
          <w:ilvl w:val="0"/>
          <w:numId w:val="6"/>
        </w:numPr>
        <w:spacing w:after="0" w:line="240" w:lineRule="auto"/>
        <w:ind w:left="720" w:hanging="360"/>
        <w:rPr>
          <w:rFonts w:ascii="Times New Roman" w:hAnsi="Times New Roman"/>
          <w:sz w:val="28"/>
          <w:szCs w:val="24"/>
        </w:rPr>
      </w:pPr>
      <w:r w:rsidRPr="006C6DA5">
        <w:rPr>
          <w:rFonts w:ascii="Times New Roman" w:hAnsi="Times New Roman"/>
          <w:sz w:val="28"/>
          <w:szCs w:val="24"/>
        </w:rPr>
        <w:t>Формирование культуры качественного использования инновационных технологий на уроке.</w:t>
      </w:r>
    </w:p>
    <w:p w:rsidR="00F6294A" w:rsidRPr="00A21A35" w:rsidRDefault="00F6294A" w:rsidP="00A21A35">
      <w:pPr>
        <w:numPr>
          <w:ilvl w:val="0"/>
          <w:numId w:val="6"/>
        </w:numPr>
        <w:spacing w:after="0" w:line="240" w:lineRule="auto"/>
        <w:ind w:left="720" w:hanging="360"/>
        <w:rPr>
          <w:rFonts w:ascii="Times New Roman" w:hAnsi="Times New Roman"/>
          <w:sz w:val="28"/>
          <w:szCs w:val="24"/>
        </w:rPr>
      </w:pPr>
      <w:r w:rsidRPr="006C6DA5">
        <w:rPr>
          <w:rFonts w:ascii="Times New Roman" w:hAnsi="Times New Roman"/>
          <w:sz w:val="28"/>
          <w:szCs w:val="24"/>
        </w:rPr>
        <w:t>Организация работы с одаренными обучающимися</w:t>
      </w:r>
      <w:r w:rsidRPr="00A21A35">
        <w:rPr>
          <w:rFonts w:ascii="Times New Roman" w:hAnsi="Times New Roman"/>
          <w:sz w:val="28"/>
          <w:szCs w:val="24"/>
        </w:rPr>
        <w:t xml:space="preserve"> на основе научно-методической. инновационной, экспериментальной деятельности с учётом междисциплинарного подхода.</w:t>
      </w:r>
    </w:p>
    <w:p w:rsidR="00F6294A" w:rsidRPr="00A21A35" w:rsidRDefault="00F6294A" w:rsidP="00A21A35">
      <w:pPr>
        <w:numPr>
          <w:ilvl w:val="0"/>
          <w:numId w:val="6"/>
        </w:numPr>
        <w:spacing w:after="0" w:line="240" w:lineRule="auto"/>
        <w:ind w:left="720" w:hanging="36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</w:t>
      </w:r>
      <w:r w:rsidRPr="00A21A35">
        <w:rPr>
          <w:rFonts w:ascii="Times New Roman" w:hAnsi="Times New Roman"/>
          <w:sz w:val="28"/>
          <w:szCs w:val="24"/>
        </w:rPr>
        <w:t>етодическое сопровождение процессов информати</w:t>
      </w:r>
      <w:r>
        <w:rPr>
          <w:rFonts w:ascii="Times New Roman" w:hAnsi="Times New Roman"/>
          <w:sz w:val="28"/>
          <w:szCs w:val="24"/>
        </w:rPr>
        <w:t>зации и дистанционного обучения</w:t>
      </w:r>
      <w:r w:rsidRPr="00A21A35">
        <w:rPr>
          <w:rFonts w:ascii="Times New Roman" w:hAnsi="Times New Roman"/>
          <w:sz w:val="28"/>
          <w:szCs w:val="24"/>
        </w:rPr>
        <w:t xml:space="preserve"> в  системе образования..</w:t>
      </w:r>
    </w:p>
    <w:p w:rsidR="00F6294A" w:rsidRPr="00D92B4A" w:rsidRDefault="00F6294A" w:rsidP="00A21A35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F6294A" w:rsidRPr="006F4A06" w:rsidRDefault="00F6294A" w:rsidP="00D05066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F6294A" w:rsidRDefault="00F6294A" w:rsidP="00D05066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F6294A" w:rsidRPr="00C177C6" w:rsidRDefault="00F6294A" w:rsidP="00D05066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F6294A" w:rsidRDefault="00F6294A" w:rsidP="00D05066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F6294A" w:rsidRDefault="00F6294A" w:rsidP="00D05066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F6294A" w:rsidRDefault="00F6294A" w:rsidP="00D05066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F6294A" w:rsidRDefault="00F6294A" w:rsidP="00D05066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F6294A" w:rsidRDefault="00F6294A" w:rsidP="00D05066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F6294A" w:rsidRPr="006C6DA5" w:rsidRDefault="00F6294A" w:rsidP="00D05066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F6294A" w:rsidRPr="00FF765D" w:rsidRDefault="00F6294A" w:rsidP="00D05066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Times New Roman" w:hAnsi="Times New Roman"/>
          <w:color w:val="000000"/>
          <w:sz w:val="20"/>
          <w:szCs w:val="20"/>
        </w:rPr>
      </w:pPr>
      <w:r w:rsidRPr="006F4A06">
        <w:rPr>
          <w:rFonts w:ascii="Times New Roman" w:hAnsi="Times New Roman"/>
          <w:b/>
          <w:bCs/>
          <w:color w:val="000000"/>
          <w:sz w:val="29"/>
          <w:szCs w:val="29"/>
        </w:rPr>
        <w:t xml:space="preserve">Состав </w:t>
      </w:r>
      <w:r>
        <w:rPr>
          <w:rFonts w:ascii="Times New Roman" w:hAnsi="Times New Roman"/>
          <w:b/>
          <w:bCs/>
          <w:color w:val="000000"/>
          <w:sz w:val="29"/>
          <w:szCs w:val="29"/>
        </w:rPr>
        <w:t>МО</w:t>
      </w:r>
    </w:p>
    <w:p w:rsidR="00F6294A" w:rsidRDefault="00F6294A" w:rsidP="00FF765D">
      <w:pPr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9"/>
          <w:szCs w:val="29"/>
        </w:rPr>
      </w:pPr>
    </w:p>
    <w:tbl>
      <w:tblPr>
        <w:tblW w:w="158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477"/>
        <w:gridCol w:w="1217"/>
        <w:gridCol w:w="708"/>
        <w:gridCol w:w="2127"/>
        <w:gridCol w:w="1417"/>
        <w:gridCol w:w="709"/>
        <w:gridCol w:w="709"/>
        <w:gridCol w:w="992"/>
        <w:gridCol w:w="1134"/>
        <w:gridCol w:w="992"/>
        <w:gridCol w:w="2552"/>
        <w:gridCol w:w="1085"/>
      </w:tblGrid>
      <w:tr w:rsidR="00F6294A" w:rsidRPr="00FC40FF" w:rsidTr="00A876DB">
        <w:trPr>
          <w:trHeight w:val="1185"/>
        </w:trPr>
        <w:tc>
          <w:tcPr>
            <w:tcW w:w="709" w:type="dxa"/>
            <w:vMerge w:val="restart"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477" w:type="dxa"/>
            <w:vMerge w:val="restart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ФИО</w:t>
            </w:r>
          </w:p>
        </w:tc>
        <w:tc>
          <w:tcPr>
            <w:tcW w:w="1217" w:type="dxa"/>
            <w:vMerge w:val="restart"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708" w:type="dxa"/>
            <w:vMerge w:val="restart"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Дата рождения</w:t>
            </w:r>
          </w:p>
        </w:tc>
        <w:tc>
          <w:tcPr>
            <w:tcW w:w="2127" w:type="dxa"/>
            <w:vMerge w:val="restart"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Название учебного заведения, которое закончил</w:t>
            </w:r>
          </w:p>
        </w:tc>
        <w:tc>
          <w:tcPr>
            <w:tcW w:w="1417" w:type="dxa"/>
            <w:vMerge w:val="restart"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Специальность учителя в соответствии с дипломом</w:t>
            </w:r>
          </w:p>
        </w:tc>
        <w:tc>
          <w:tcPr>
            <w:tcW w:w="709" w:type="dxa"/>
            <w:vMerge w:val="restart"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Основной работник или совместитель</w:t>
            </w:r>
          </w:p>
        </w:tc>
        <w:tc>
          <w:tcPr>
            <w:tcW w:w="709" w:type="dxa"/>
            <w:vMerge w:val="restart"/>
            <w:vAlign w:val="bottom"/>
          </w:tcPr>
          <w:p w:rsidR="00F6294A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Общий педагогический стаж</w:t>
            </w:r>
          </w:p>
          <w:p w:rsidR="00F6294A" w:rsidRPr="00CA3841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(на 01.09.20</w:t>
            </w:r>
            <w:r w:rsidRPr="00CA3841">
              <w:rPr>
                <w:rFonts w:ascii="Times New Roman" w:hAnsi="Times New Roman"/>
                <w:b/>
                <w:sz w:val="12"/>
                <w:szCs w:val="12"/>
              </w:rPr>
              <w:t>)</w:t>
            </w:r>
          </w:p>
        </w:tc>
        <w:tc>
          <w:tcPr>
            <w:tcW w:w="992" w:type="dxa"/>
            <w:vMerge w:val="restart"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В данной школе</w:t>
            </w:r>
          </w:p>
        </w:tc>
        <w:tc>
          <w:tcPr>
            <w:tcW w:w="1134" w:type="dxa"/>
            <w:vMerge w:val="restart"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Какой предмет преподаёт</w:t>
            </w:r>
          </w:p>
        </w:tc>
        <w:tc>
          <w:tcPr>
            <w:tcW w:w="992" w:type="dxa"/>
            <w:vMerge w:val="restart"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Название уч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ебного 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заведения, в к</w:t>
            </w:r>
            <w:r>
              <w:rPr>
                <w:rFonts w:ascii="Times New Roman" w:hAnsi="Times New Roman"/>
                <w:sz w:val="16"/>
                <w:szCs w:val="16"/>
              </w:rPr>
              <w:t>отор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ом обучается заочно, № курса</w:t>
            </w:r>
          </w:p>
        </w:tc>
        <w:tc>
          <w:tcPr>
            <w:tcW w:w="2552" w:type="dxa"/>
            <w:vMerge w:val="restart"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Дата прохождения курсовой переподготовки</w:t>
            </w:r>
          </w:p>
        </w:tc>
        <w:tc>
          <w:tcPr>
            <w:tcW w:w="1085" w:type="dxa"/>
            <w:vMerge w:val="restart"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Год прохождения аттестации</w:t>
            </w:r>
          </w:p>
        </w:tc>
      </w:tr>
      <w:tr w:rsidR="00F6294A" w:rsidRPr="00FC40FF" w:rsidTr="00A876DB">
        <w:trPr>
          <w:trHeight w:val="509"/>
        </w:trPr>
        <w:tc>
          <w:tcPr>
            <w:tcW w:w="709" w:type="dxa"/>
            <w:vMerge/>
            <w:vAlign w:val="center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7" w:type="dxa"/>
            <w:vMerge/>
            <w:vAlign w:val="center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17" w:type="dxa"/>
            <w:vMerge/>
            <w:vAlign w:val="center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7" w:type="dxa"/>
            <w:vMerge/>
            <w:vAlign w:val="center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5" w:type="dxa"/>
            <w:vMerge/>
            <w:vAlign w:val="center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6294A" w:rsidRPr="00FC40FF" w:rsidTr="00A876DB">
        <w:trPr>
          <w:trHeight w:val="959"/>
        </w:trPr>
        <w:tc>
          <w:tcPr>
            <w:tcW w:w="709" w:type="dxa"/>
            <w:noWrap/>
            <w:vAlign w:val="bottom"/>
          </w:tcPr>
          <w:p w:rsidR="00F6294A" w:rsidRPr="008929DC" w:rsidRDefault="00F6294A" w:rsidP="00FF765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7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 xml:space="preserve">Деркач </w:t>
            </w: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Надежда Александровна</w:t>
            </w:r>
          </w:p>
        </w:tc>
        <w:tc>
          <w:tcPr>
            <w:tcW w:w="1217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Учитель</w:t>
            </w:r>
          </w:p>
        </w:tc>
        <w:tc>
          <w:tcPr>
            <w:tcW w:w="708" w:type="dxa"/>
            <w:noWrap/>
            <w:vAlign w:val="bottom"/>
          </w:tcPr>
          <w:p w:rsidR="00F6294A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12.12.</w:t>
            </w:r>
          </w:p>
          <w:p w:rsidR="00F6294A" w:rsidRPr="009A314F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1984</w:t>
            </w:r>
          </w:p>
        </w:tc>
        <w:tc>
          <w:tcPr>
            <w:tcW w:w="2127" w:type="dxa"/>
            <w:shd w:val="clear" w:color="FFFF00" w:fill="FFFFFF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Винницкий государственный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 xml:space="preserve"> педагогический  университет  им. М. Коцюбинского, 2007</w:t>
            </w:r>
          </w:p>
        </w:tc>
        <w:tc>
          <w:tcPr>
            <w:tcW w:w="1417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Педагогика и методика среднего образования, математика</w:t>
            </w:r>
          </w:p>
        </w:tc>
        <w:tc>
          <w:tcPr>
            <w:tcW w:w="709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Осн.</w:t>
            </w:r>
          </w:p>
        </w:tc>
        <w:tc>
          <w:tcPr>
            <w:tcW w:w="709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13л</w:t>
            </w:r>
          </w:p>
        </w:tc>
        <w:tc>
          <w:tcPr>
            <w:tcW w:w="992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16.09. 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2008</w:t>
            </w:r>
          </w:p>
        </w:tc>
        <w:tc>
          <w:tcPr>
            <w:tcW w:w="1134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Математика</w:t>
            </w:r>
          </w:p>
        </w:tc>
        <w:tc>
          <w:tcPr>
            <w:tcW w:w="992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52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02.06.-17.06.14-ФИРО м-ка 28ч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02.06-09.07.14-ФИРО инф-ка 28ч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09.03-25.03.16-КРИППО м-ка90ч.</w:t>
            </w: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25.01-01.02.19</w:t>
            </w:r>
            <w:r w:rsidRPr="00381ED1">
              <w:rPr>
                <w:rFonts w:ascii="Times New Roman" w:hAnsi="Times New Roman"/>
                <w:sz w:val="16"/>
                <w:szCs w:val="16"/>
              </w:rPr>
              <w:t>-«1сентября»-36ч-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оказание первой помощи</w:t>
            </w:r>
          </w:p>
        </w:tc>
        <w:tc>
          <w:tcPr>
            <w:tcW w:w="1085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22.03.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Высшая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 xml:space="preserve"> квалификацкатегория</w:t>
            </w:r>
          </w:p>
        </w:tc>
      </w:tr>
      <w:tr w:rsidR="00F6294A" w:rsidRPr="00FC40FF" w:rsidTr="00A876DB">
        <w:trPr>
          <w:trHeight w:val="274"/>
        </w:trPr>
        <w:tc>
          <w:tcPr>
            <w:tcW w:w="709" w:type="dxa"/>
            <w:noWrap/>
            <w:vAlign w:val="bottom"/>
          </w:tcPr>
          <w:p w:rsidR="00F6294A" w:rsidRPr="008929DC" w:rsidRDefault="00F6294A" w:rsidP="00FF765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7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Добржанская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 xml:space="preserve">Елена </w:t>
            </w: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Анатольевна</w:t>
            </w:r>
          </w:p>
        </w:tc>
        <w:tc>
          <w:tcPr>
            <w:tcW w:w="1217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Учитель</w:t>
            </w:r>
          </w:p>
        </w:tc>
        <w:tc>
          <w:tcPr>
            <w:tcW w:w="708" w:type="dxa"/>
            <w:noWrap/>
            <w:vAlign w:val="bottom"/>
          </w:tcPr>
          <w:p w:rsidR="00F6294A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19.10.</w:t>
            </w:r>
          </w:p>
          <w:p w:rsidR="00F6294A" w:rsidRPr="009A314F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1974</w:t>
            </w:r>
          </w:p>
        </w:tc>
        <w:tc>
          <w:tcPr>
            <w:tcW w:w="2127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Крымский  инженерно-педагогический университет, 20</w:t>
            </w:r>
            <w:r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417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Информатика</w:t>
            </w:r>
          </w:p>
        </w:tc>
        <w:tc>
          <w:tcPr>
            <w:tcW w:w="709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Осн.</w:t>
            </w:r>
          </w:p>
        </w:tc>
        <w:tc>
          <w:tcPr>
            <w:tcW w:w="709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6л 11м</w:t>
            </w:r>
          </w:p>
        </w:tc>
        <w:tc>
          <w:tcPr>
            <w:tcW w:w="992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01.10. 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2003</w:t>
            </w:r>
          </w:p>
        </w:tc>
        <w:tc>
          <w:tcPr>
            <w:tcW w:w="1134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Информатика</w:t>
            </w:r>
          </w:p>
        </w:tc>
        <w:tc>
          <w:tcPr>
            <w:tcW w:w="992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52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10.02.2012 -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 xml:space="preserve"> КРИППО  </w:t>
            </w:r>
            <w:r>
              <w:rPr>
                <w:rFonts w:ascii="Times New Roman" w:hAnsi="Times New Roman"/>
                <w:sz w:val="16"/>
                <w:szCs w:val="16"/>
              </w:rPr>
              <w:t>144ч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02.06-09.07.14-ФИРО инф-ка 28ч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27.02-03.03.2017-КРИППО-36ч- эксперт по проверке работ ЕГЭ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0365A">
              <w:rPr>
                <w:rFonts w:ascii="Times New Roman" w:hAnsi="Times New Roman"/>
                <w:sz w:val="16"/>
                <w:szCs w:val="16"/>
              </w:rPr>
              <w:t>05</w:t>
            </w:r>
            <w:r>
              <w:rPr>
                <w:rFonts w:ascii="Times New Roman" w:hAnsi="Times New Roman"/>
                <w:sz w:val="16"/>
                <w:szCs w:val="16"/>
              </w:rPr>
              <w:t>.09-15.09.2017-КРИППО-72ч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03.11-29.01.2019</w:t>
            </w:r>
            <w:r w:rsidRPr="00381ED1">
              <w:rPr>
                <w:rFonts w:ascii="Times New Roman" w:hAnsi="Times New Roman"/>
                <w:sz w:val="16"/>
                <w:szCs w:val="16"/>
              </w:rPr>
              <w:t>-«1сент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81ED1">
              <w:rPr>
                <w:rFonts w:ascii="Times New Roman" w:hAnsi="Times New Roman"/>
                <w:sz w:val="16"/>
                <w:szCs w:val="16"/>
              </w:rPr>
              <w:t>»-36ч-</w:t>
            </w:r>
            <w:r>
              <w:rPr>
                <w:rFonts w:ascii="Times New Roman" w:hAnsi="Times New Roman"/>
                <w:sz w:val="16"/>
                <w:szCs w:val="16"/>
              </w:rPr>
              <w:t>п/п</w:t>
            </w:r>
          </w:p>
          <w:p w:rsidR="00F6294A" w:rsidRPr="0017430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13.05.20-«ЦИО иВ»-16ч-«Проф коронавируса ,гриппа в оо».</w:t>
            </w:r>
          </w:p>
        </w:tc>
        <w:tc>
          <w:tcPr>
            <w:tcW w:w="1085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22.03.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Высшая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 xml:space="preserve"> квалификацкатегория</w:t>
            </w:r>
          </w:p>
        </w:tc>
      </w:tr>
      <w:tr w:rsidR="00F6294A" w:rsidRPr="00FC40FF" w:rsidTr="00A876DB">
        <w:trPr>
          <w:trHeight w:val="554"/>
        </w:trPr>
        <w:tc>
          <w:tcPr>
            <w:tcW w:w="709" w:type="dxa"/>
            <w:noWrap/>
            <w:vAlign w:val="bottom"/>
          </w:tcPr>
          <w:p w:rsidR="00F6294A" w:rsidRPr="008929DC" w:rsidRDefault="00F6294A" w:rsidP="00FF765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7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 xml:space="preserve">Дружинец </w:t>
            </w: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Наталья Николаевна</w:t>
            </w:r>
          </w:p>
        </w:tc>
        <w:tc>
          <w:tcPr>
            <w:tcW w:w="1217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Учитель</w:t>
            </w:r>
          </w:p>
        </w:tc>
        <w:tc>
          <w:tcPr>
            <w:tcW w:w="708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23.01.1955</w:t>
            </w:r>
          </w:p>
        </w:tc>
        <w:tc>
          <w:tcPr>
            <w:tcW w:w="2127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Казахский  педагогический институт им. Абая,           1976</w:t>
            </w:r>
          </w:p>
        </w:tc>
        <w:tc>
          <w:tcPr>
            <w:tcW w:w="1417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Математика</w:t>
            </w:r>
          </w:p>
        </w:tc>
        <w:tc>
          <w:tcPr>
            <w:tcW w:w="709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Осн.</w:t>
            </w:r>
          </w:p>
        </w:tc>
        <w:tc>
          <w:tcPr>
            <w:tcW w:w="709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42г 9м</w:t>
            </w:r>
          </w:p>
        </w:tc>
        <w:tc>
          <w:tcPr>
            <w:tcW w:w="992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16.03. 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1998</w:t>
            </w:r>
          </w:p>
        </w:tc>
        <w:tc>
          <w:tcPr>
            <w:tcW w:w="1134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Математика</w:t>
            </w:r>
          </w:p>
        </w:tc>
        <w:tc>
          <w:tcPr>
            <w:tcW w:w="992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52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18.05.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 xml:space="preserve">2011 </w:t>
            </w:r>
            <w:r>
              <w:rPr>
                <w:rFonts w:ascii="Times New Roman" w:hAnsi="Times New Roman"/>
                <w:sz w:val="16"/>
                <w:szCs w:val="16"/>
              </w:rPr>
              <w:t>–ТНУ, 252ч</w:t>
            </w: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02.06-17.06.14 – ФИРО, 28ч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19.01-23.03.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15 – КРИППО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108ч 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01.10-05.10.2018-КРИППО-36ч- подготовка ЕГЭ по математике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29.01-05.02.2019</w:t>
            </w:r>
            <w:r w:rsidRPr="00381ED1">
              <w:rPr>
                <w:rFonts w:ascii="Times New Roman" w:hAnsi="Times New Roman"/>
                <w:sz w:val="16"/>
                <w:szCs w:val="16"/>
              </w:rPr>
              <w:t>-«1сент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81ED1">
              <w:rPr>
                <w:rFonts w:ascii="Times New Roman" w:hAnsi="Times New Roman"/>
                <w:sz w:val="16"/>
                <w:szCs w:val="16"/>
              </w:rPr>
              <w:t>»-36ч-</w:t>
            </w:r>
            <w:r>
              <w:rPr>
                <w:rFonts w:ascii="Times New Roman" w:hAnsi="Times New Roman"/>
                <w:sz w:val="16"/>
                <w:szCs w:val="16"/>
              </w:rPr>
              <w:t>п/п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13.03-20.03.19-КРИППО-36ч-ЕГЭ.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02.06.20-«ЦИО иВ»-16ч-«Проф коронавируса ,гриппа в оо».</w:t>
            </w: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07.07.20-«ЦИО иВ»-16ч-«Организ.деят.классн.рук</w:t>
            </w:r>
          </w:p>
        </w:tc>
        <w:tc>
          <w:tcPr>
            <w:tcW w:w="1085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17.03.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Высшая квалификац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 xml:space="preserve"> категория</w:t>
            </w:r>
          </w:p>
        </w:tc>
      </w:tr>
      <w:tr w:rsidR="00F6294A" w:rsidRPr="00FC40FF" w:rsidTr="00A876DB">
        <w:trPr>
          <w:trHeight w:val="587"/>
        </w:trPr>
        <w:tc>
          <w:tcPr>
            <w:tcW w:w="709" w:type="dxa"/>
            <w:noWrap/>
            <w:vAlign w:val="bottom"/>
          </w:tcPr>
          <w:p w:rsidR="00F6294A" w:rsidRPr="008929DC" w:rsidRDefault="00F6294A" w:rsidP="00FF765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7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 xml:space="preserve">Зуб </w:t>
            </w: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Людмила Владимировна</w:t>
            </w:r>
          </w:p>
        </w:tc>
        <w:tc>
          <w:tcPr>
            <w:tcW w:w="1217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Учитель</w:t>
            </w:r>
          </w:p>
        </w:tc>
        <w:tc>
          <w:tcPr>
            <w:tcW w:w="708" w:type="dxa"/>
            <w:noWrap/>
            <w:vAlign w:val="bottom"/>
          </w:tcPr>
          <w:p w:rsidR="00F6294A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17.05.</w:t>
            </w:r>
          </w:p>
          <w:p w:rsidR="00F6294A" w:rsidRPr="009A314F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1969</w:t>
            </w:r>
          </w:p>
        </w:tc>
        <w:tc>
          <w:tcPr>
            <w:tcW w:w="2127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 xml:space="preserve">Симферопольский </w:t>
            </w:r>
            <w:r>
              <w:rPr>
                <w:rFonts w:ascii="Times New Roman" w:hAnsi="Times New Roman"/>
                <w:sz w:val="16"/>
                <w:szCs w:val="16"/>
              </w:rPr>
              <w:t>государственный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 xml:space="preserve">  ун</w:t>
            </w: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тет им. Фрунзе, 19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Математика</w:t>
            </w:r>
          </w:p>
        </w:tc>
        <w:tc>
          <w:tcPr>
            <w:tcW w:w="709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Осн.</w:t>
            </w:r>
          </w:p>
        </w:tc>
        <w:tc>
          <w:tcPr>
            <w:tcW w:w="709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8л</w:t>
            </w:r>
          </w:p>
        </w:tc>
        <w:tc>
          <w:tcPr>
            <w:tcW w:w="992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25.08. 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1995</w:t>
            </w:r>
          </w:p>
        </w:tc>
        <w:tc>
          <w:tcPr>
            <w:tcW w:w="1134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Математика</w:t>
            </w:r>
          </w:p>
        </w:tc>
        <w:tc>
          <w:tcPr>
            <w:tcW w:w="992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52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18.03.2011 – КРИППО, 144ч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02.06.-17.06.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 xml:space="preserve">2014 </w:t>
            </w:r>
            <w:r>
              <w:rPr>
                <w:rFonts w:ascii="Times New Roman" w:hAnsi="Times New Roman"/>
                <w:sz w:val="16"/>
                <w:szCs w:val="16"/>
              </w:rPr>
              <w:t>–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 xml:space="preserve"> ФИРО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28ч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18.04.-05.05.2016-КРИППО-90ч.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29.11-07.12.17КРИППО-20ч-ИКТ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13.12-15.12.17КРИППО-18ч-совр. образ-е технологии в математике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6011AD"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.01-0</w:t>
            </w:r>
            <w:r w:rsidRPr="006011AD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.02.2019</w:t>
            </w:r>
            <w:r w:rsidRPr="00381ED1">
              <w:rPr>
                <w:rFonts w:ascii="Times New Roman" w:hAnsi="Times New Roman"/>
                <w:sz w:val="16"/>
                <w:szCs w:val="16"/>
              </w:rPr>
              <w:t>-«1сент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81ED1">
              <w:rPr>
                <w:rFonts w:ascii="Times New Roman" w:hAnsi="Times New Roman"/>
                <w:sz w:val="16"/>
                <w:szCs w:val="16"/>
              </w:rPr>
              <w:t>»-36ч-</w:t>
            </w:r>
            <w:r>
              <w:rPr>
                <w:rFonts w:ascii="Times New Roman" w:hAnsi="Times New Roman"/>
                <w:sz w:val="16"/>
                <w:szCs w:val="16"/>
              </w:rPr>
              <w:t>п/п</w:t>
            </w: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25.02-01.03.19-КРИППО,36ч-ЕГЭ</w:t>
            </w:r>
          </w:p>
        </w:tc>
        <w:tc>
          <w:tcPr>
            <w:tcW w:w="1085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22.03.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Высшая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 xml:space="preserve"> квалификацкатегория</w:t>
            </w:r>
          </w:p>
        </w:tc>
      </w:tr>
      <w:tr w:rsidR="00F6294A" w:rsidRPr="00FC40FF" w:rsidTr="00A876DB">
        <w:trPr>
          <w:trHeight w:val="518"/>
        </w:trPr>
        <w:tc>
          <w:tcPr>
            <w:tcW w:w="709" w:type="dxa"/>
            <w:noWrap/>
            <w:vAlign w:val="bottom"/>
          </w:tcPr>
          <w:p w:rsidR="00F6294A" w:rsidRPr="008929DC" w:rsidRDefault="00F6294A" w:rsidP="00FF765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7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 xml:space="preserve">Пулатова </w:t>
            </w: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Лилия</w:t>
            </w: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Петровна</w:t>
            </w:r>
          </w:p>
        </w:tc>
        <w:tc>
          <w:tcPr>
            <w:tcW w:w="1217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Учитель</w:t>
            </w:r>
          </w:p>
        </w:tc>
        <w:tc>
          <w:tcPr>
            <w:tcW w:w="708" w:type="dxa"/>
            <w:noWrap/>
            <w:vAlign w:val="bottom"/>
          </w:tcPr>
          <w:p w:rsidR="00F6294A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13.05.</w:t>
            </w:r>
          </w:p>
          <w:p w:rsidR="00F6294A" w:rsidRPr="009A314F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1987</w:t>
            </w:r>
          </w:p>
        </w:tc>
        <w:tc>
          <w:tcPr>
            <w:tcW w:w="2127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Луганский национальный университет им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ени 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Т.Г. Шевченко,2009;</w:t>
            </w:r>
            <w:r w:rsidRPr="00FC40FF">
              <w:t xml:space="preserve"> </w:t>
            </w:r>
            <w:r w:rsidRPr="0095489D">
              <w:rPr>
                <w:rFonts w:ascii="Times New Roman" w:hAnsi="Times New Roman"/>
                <w:sz w:val="16"/>
                <w:szCs w:val="16"/>
              </w:rPr>
              <w:t>Диплом: Серия-АН №37135286, выдан 30.06.2009</w:t>
            </w:r>
          </w:p>
        </w:tc>
        <w:tc>
          <w:tcPr>
            <w:tcW w:w="1417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Математика</w:t>
            </w:r>
          </w:p>
        </w:tc>
        <w:tc>
          <w:tcPr>
            <w:tcW w:w="709" w:type="dxa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Осн.</w:t>
            </w:r>
          </w:p>
        </w:tc>
        <w:tc>
          <w:tcPr>
            <w:tcW w:w="709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11л</w:t>
            </w:r>
          </w:p>
        </w:tc>
        <w:tc>
          <w:tcPr>
            <w:tcW w:w="992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25.08. 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2009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Математика </w:t>
            </w:r>
          </w:p>
        </w:tc>
        <w:tc>
          <w:tcPr>
            <w:tcW w:w="992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52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</w:rPr>
              <w:t>28.03-15.04.16-КРИППО-108ч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04.12-12.12.2018</w:t>
            </w:r>
            <w:r w:rsidRPr="00381ED1">
              <w:rPr>
                <w:rFonts w:ascii="Times New Roman" w:hAnsi="Times New Roman"/>
                <w:sz w:val="16"/>
                <w:szCs w:val="16"/>
              </w:rPr>
              <w:t>-«1сент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81ED1">
              <w:rPr>
                <w:rFonts w:ascii="Times New Roman" w:hAnsi="Times New Roman"/>
                <w:sz w:val="16"/>
                <w:szCs w:val="16"/>
              </w:rPr>
              <w:t>»-36ч-</w:t>
            </w:r>
            <w:r>
              <w:rPr>
                <w:rFonts w:ascii="Times New Roman" w:hAnsi="Times New Roman"/>
                <w:sz w:val="16"/>
                <w:szCs w:val="16"/>
              </w:rPr>
              <w:t>п/п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24.12-26.12.18-КРИППО-18чОГЭ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27.01-18.02.19-«1сент»-72ч-м-ка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27.10-04.11.19</w:t>
            </w:r>
            <w:r w:rsidRPr="00381ED1">
              <w:rPr>
                <w:rFonts w:ascii="Times New Roman" w:hAnsi="Times New Roman"/>
                <w:sz w:val="16"/>
                <w:szCs w:val="16"/>
              </w:rPr>
              <w:t>-«1сент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81ED1">
              <w:rPr>
                <w:rFonts w:ascii="Times New Roman" w:hAnsi="Times New Roman"/>
                <w:sz w:val="16"/>
                <w:szCs w:val="16"/>
              </w:rPr>
              <w:t>»-</w:t>
            </w:r>
            <w:r>
              <w:rPr>
                <w:rFonts w:ascii="Times New Roman" w:hAnsi="Times New Roman"/>
                <w:sz w:val="16"/>
                <w:szCs w:val="16"/>
              </w:rPr>
              <w:t>36</w:t>
            </w:r>
            <w:r w:rsidRPr="00381ED1">
              <w:rPr>
                <w:rFonts w:ascii="Times New Roman" w:hAnsi="Times New Roman"/>
                <w:sz w:val="16"/>
                <w:szCs w:val="16"/>
              </w:rPr>
              <w:t>ч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27.10-10.11.19-«1 сент»-72ч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27.05.20-«ЦИО иВ»-16ч-«Проф коронавируса ,гриппа в оо»</w:t>
            </w: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18.05.20-«ЦИО иВ»-16ч-«Организ.деят.классн.рук</w:t>
            </w:r>
          </w:p>
        </w:tc>
        <w:tc>
          <w:tcPr>
            <w:tcW w:w="1085" w:type="dxa"/>
            <w:noWrap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22.03.2016 </w:t>
            </w: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СЗД</w:t>
            </w:r>
          </w:p>
        </w:tc>
      </w:tr>
      <w:tr w:rsidR="00F6294A" w:rsidRPr="00FC40FF" w:rsidTr="00A876DB">
        <w:trPr>
          <w:trHeight w:val="64"/>
        </w:trPr>
        <w:tc>
          <w:tcPr>
            <w:tcW w:w="709" w:type="dxa"/>
            <w:noWrap/>
            <w:vAlign w:val="bottom"/>
          </w:tcPr>
          <w:p w:rsidR="00F6294A" w:rsidRPr="008929DC" w:rsidRDefault="00F6294A" w:rsidP="00FF765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7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Кокчеева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Рохие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Эльмир-кызы</w:t>
            </w:r>
          </w:p>
        </w:tc>
        <w:tc>
          <w:tcPr>
            <w:tcW w:w="1217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Учитель</w:t>
            </w:r>
          </w:p>
        </w:tc>
        <w:tc>
          <w:tcPr>
            <w:tcW w:w="708" w:type="dxa"/>
            <w:noWrap/>
            <w:vAlign w:val="bottom"/>
          </w:tcPr>
          <w:p w:rsidR="00F6294A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18.09.</w:t>
            </w:r>
          </w:p>
          <w:p w:rsidR="00F6294A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1996</w:t>
            </w:r>
          </w:p>
        </w:tc>
        <w:tc>
          <w:tcPr>
            <w:tcW w:w="2127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Крымский федеральный ун-т им.В.И.Вернадского, г.Симферополь,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2017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572F0">
              <w:rPr>
                <w:rFonts w:ascii="Times New Roman" w:hAnsi="Times New Roman"/>
                <w:b/>
                <w:sz w:val="16"/>
                <w:szCs w:val="16"/>
              </w:rPr>
              <w:t xml:space="preserve">(диплом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108204   0002179</w:t>
            </w:r>
            <w:r w:rsidRPr="002572F0">
              <w:rPr>
                <w:rFonts w:ascii="Times New Roman" w:hAnsi="Times New Roman"/>
                <w:b/>
                <w:sz w:val="16"/>
                <w:szCs w:val="16"/>
              </w:rPr>
              <w:t xml:space="preserve">, выдан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26.06</w:t>
            </w:r>
            <w:r w:rsidRPr="002572F0">
              <w:rPr>
                <w:rFonts w:ascii="Times New Roman" w:hAnsi="Times New Roman"/>
                <w:b/>
                <w:sz w:val="16"/>
                <w:szCs w:val="16"/>
              </w:rPr>
              <w:t>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2572F0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Московский институт современного академического образования, 2017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572F0">
              <w:rPr>
                <w:rFonts w:ascii="Times New Roman" w:hAnsi="Times New Roman"/>
                <w:b/>
                <w:sz w:val="16"/>
                <w:szCs w:val="16"/>
              </w:rPr>
              <w:t xml:space="preserve">(диплом </w:t>
            </w:r>
            <w:r w:rsidRPr="00B87721">
              <w:rPr>
                <w:rFonts w:ascii="Times New Roman" w:hAnsi="Times New Roman"/>
                <w:b/>
                <w:sz w:val="16"/>
                <w:szCs w:val="16"/>
              </w:rPr>
              <w:t>772405941778</w:t>
            </w:r>
            <w:r w:rsidRPr="002572F0">
              <w:rPr>
                <w:rFonts w:ascii="Times New Roman" w:hAnsi="Times New Roman"/>
                <w:b/>
                <w:sz w:val="16"/>
                <w:szCs w:val="16"/>
              </w:rPr>
              <w:t xml:space="preserve">, выдан </w:t>
            </w:r>
            <w:r w:rsidRPr="00B87721">
              <w:rPr>
                <w:rFonts w:ascii="Times New Roman" w:hAnsi="Times New Roman"/>
                <w:b/>
                <w:sz w:val="16"/>
                <w:szCs w:val="16"/>
              </w:rPr>
              <w:t>11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Pr="00B87721">
              <w:rPr>
                <w:rFonts w:ascii="Times New Roman" w:hAnsi="Times New Roman"/>
                <w:b/>
                <w:sz w:val="16"/>
                <w:szCs w:val="16"/>
              </w:rPr>
              <w:t>08</w:t>
            </w:r>
            <w:r w:rsidRPr="002572F0">
              <w:rPr>
                <w:rFonts w:ascii="Times New Roman" w:hAnsi="Times New Roman"/>
                <w:b/>
                <w:sz w:val="16"/>
                <w:szCs w:val="16"/>
              </w:rPr>
              <w:t>.201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Pr="002572F0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Математика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Программа профессиональн. переподготовки «Пед. обр-ние: учитель физики», 280ч</w:t>
            </w:r>
          </w:p>
        </w:tc>
        <w:tc>
          <w:tcPr>
            <w:tcW w:w="709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Осн.</w:t>
            </w:r>
          </w:p>
        </w:tc>
        <w:tc>
          <w:tcPr>
            <w:tcW w:w="709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3г</w:t>
            </w:r>
          </w:p>
        </w:tc>
        <w:tc>
          <w:tcPr>
            <w:tcW w:w="992" w:type="dxa"/>
            <w:noWrap/>
            <w:vAlign w:val="bottom"/>
          </w:tcPr>
          <w:p w:rsidR="00F6294A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01.09.2017</w:t>
            </w:r>
          </w:p>
        </w:tc>
        <w:tc>
          <w:tcPr>
            <w:tcW w:w="1134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Математика Физика</w:t>
            </w:r>
          </w:p>
        </w:tc>
        <w:tc>
          <w:tcPr>
            <w:tcW w:w="992" w:type="dxa"/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2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12.02-16.02.18КРИППО-36ч-рез-в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11.08-11.11.18- Москва,72ч-астр.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09.11-12.12.2018</w:t>
            </w:r>
            <w:r w:rsidRPr="00381ED1">
              <w:rPr>
                <w:rFonts w:ascii="Times New Roman" w:hAnsi="Times New Roman"/>
                <w:sz w:val="16"/>
                <w:szCs w:val="16"/>
              </w:rPr>
              <w:t>-«1сент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81ED1">
              <w:rPr>
                <w:rFonts w:ascii="Times New Roman" w:hAnsi="Times New Roman"/>
                <w:sz w:val="16"/>
                <w:szCs w:val="16"/>
              </w:rPr>
              <w:t>»-36ч-</w:t>
            </w:r>
            <w:r>
              <w:rPr>
                <w:rFonts w:ascii="Times New Roman" w:hAnsi="Times New Roman"/>
                <w:sz w:val="16"/>
                <w:szCs w:val="16"/>
              </w:rPr>
              <w:t>п/п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21.01-25.01.19КРИППО-36ч-эк-ф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28.01-04.02.19</w:t>
            </w:r>
            <w:r w:rsidRPr="00381ED1">
              <w:rPr>
                <w:rFonts w:ascii="Times New Roman" w:hAnsi="Times New Roman"/>
                <w:sz w:val="16"/>
                <w:szCs w:val="16"/>
              </w:rPr>
              <w:t>-«1сентября»-36ч-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оказание первой помощи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22.05.20-«ЦИО иВ»-16ч-«Проф коронавируса ,гриппа в оо».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23.05.20-«ЦИО иВ»-16ч-«Организ.деят.классн.рук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5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</w:rPr>
              <w:t>06.11.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СЗД</w:t>
            </w:r>
          </w:p>
        </w:tc>
      </w:tr>
      <w:tr w:rsidR="00F6294A" w:rsidRPr="00FC40FF" w:rsidTr="00A876DB">
        <w:trPr>
          <w:trHeight w:val="885"/>
        </w:trPr>
        <w:tc>
          <w:tcPr>
            <w:tcW w:w="709" w:type="dxa"/>
            <w:noWrap/>
            <w:vAlign w:val="bottom"/>
          </w:tcPr>
          <w:p w:rsidR="00F6294A" w:rsidRPr="008929DC" w:rsidRDefault="00F6294A" w:rsidP="00FF765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7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Иваненко 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Анна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Николаевна</w:t>
            </w:r>
          </w:p>
        </w:tc>
        <w:tc>
          <w:tcPr>
            <w:tcW w:w="1217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Учитель </w:t>
            </w:r>
          </w:p>
        </w:tc>
        <w:tc>
          <w:tcPr>
            <w:tcW w:w="708" w:type="dxa"/>
            <w:noWrap/>
            <w:vAlign w:val="bottom"/>
          </w:tcPr>
          <w:p w:rsidR="00F6294A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15.04.</w:t>
            </w:r>
          </w:p>
          <w:p w:rsidR="00F6294A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1975</w:t>
            </w:r>
          </w:p>
        </w:tc>
        <w:tc>
          <w:tcPr>
            <w:tcW w:w="2127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Крымский инженерно-педагогический университет (г.Симферополь),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2010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541CEC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диплом КР №35038556,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выдан </w:t>
            </w:r>
            <w:r w:rsidRPr="00A0370E">
              <w:rPr>
                <w:rFonts w:ascii="Times New Roman" w:hAnsi="Times New Roman"/>
                <w:b/>
                <w:sz w:val="16"/>
                <w:szCs w:val="16"/>
              </w:rPr>
              <w:t>30.06.20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08)</w:t>
            </w:r>
          </w:p>
        </w:tc>
        <w:tc>
          <w:tcPr>
            <w:tcW w:w="1417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Информатика </w:t>
            </w:r>
          </w:p>
        </w:tc>
        <w:tc>
          <w:tcPr>
            <w:tcW w:w="709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Осн.</w:t>
            </w:r>
          </w:p>
        </w:tc>
        <w:tc>
          <w:tcPr>
            <w:tcW w:w="709" w:type="dxa"/>
            <w:noWrap/>
            <w:vAlign w:val="bottom"/>
          </w:tcPr>
          <w:p w:rsidR="00F6294A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16л 8м</w:t>
            </w:r>
          </w:p>
        </w:tc>
        <w:tc>
          <w:tcPr>
            <w:tcW w:w="992" w:type="dxa"/>
            <w:noWrap/>
            <w:vAlign w:val="bottom"/>
          </w:tcPr>
          <w:p w:rsidR="00F6294A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02.09.2019</w:t>
            </w:r>
          </w:p>
        </w:tc>
        <w:tc>
          <w:tcPr>
            <w:tcW w:w="1134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Информатика </w:t>
            </w:r>
          </w:p>
        </w:tc>
        <w:tc>
          <w:tcPr>
            <w:tcW w:w="992" w:type="dxa"/>
            <w:shd w:val="clear" w:color="auto" w:fill="FFFFFF"/>
            <w:noWrap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2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07.11-25.11.2016-КРИППО-108ч</w:t>
            </w:r>
          </w:p>
        </w:tc>
        <w:tc>
          <w:tcPr>
            <w:tcW w:w="1085" w:type="dxa"/>
            <w:shd w:val="clear" w:color="auto" w:fill="FFFFFF"/>
            <w:vAlign w:val="bottom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05.04.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Высшая квалификац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 xml:space="preserve"> категория</w:t>
            </w:r>
          </w:p>
        </w:tc>
      </w:tr>
      <w:tr w:rsidR="00F6294A" w:rsidRPr="00FC40FF" w:rsidTr="00A876DB">
        <w:trPr>
          <w:trHeight w:val="1630"/>
        </w:trPr>
        <w:tc>
          <w:tcPr>
            <w:tcW w:w="709" w:type="dxa"/>
            <w:noWrap/>
            <w:vAlign w:val="bottom"/>
          </w:tcPr>
          <w:p w:rsidR="00F6294A" w:rsidRPr="008929DC" w:rsidRDefault="00F6294A" w:rsidP="00FF765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7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Мороз Людмила Павловна</w:t>
            </w:r>
          </w:p>
        </w:tc>
        <w:tc>
          <w:tcPr>
            <w:tcW w:w="1217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Учитель</w:t>
            </w:r>
          </w:p>
        </w:tc>
        <w:tc>
          <w:tcPr>
            <w:tcW w:w="708" w:type="dxa"/>
            <w:noWrap/>
            <w:vAlign w:val="bottom"/>
          </w:tcPr>
          <w:p w:rsidR="00F6294A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02.08.</w:t>
            </w:r>
          </w:p>
          <w:p w:rsidR="00F6294A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1961</w:t>
            </w:r>
          </w:p>
        </w:tc>
        <w:tc>
          <w:tcPr>
            <w:tcW w:w="2127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11F35">
              <w:rPr>
                <w:rFonts w:ascii="Times New Roman" w:hAnsi="Times New Roman"/>
                <w:sz w:val="16"/>
                <w:szCs w:val="16"/>
              </w:rPr>
              <w:t>Симферопольский государственный университет им М.В. Фрунзе.Диплом КВ № 772337, выдан 18.06.1983</w:t>
            </w:r>
          </w:p>
        </w:tc>
        <w:tc>
          <w:tcPr>
            <w:tcW w:w="1417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Физика</w:t>
            </w:r>
          </w:p>
        </w:tc>
        <w:tc>
          <w:tcPr>
            <w:tcW w:w="709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Осн.</w:t>
            </w:r>
          </w:p>
        </w:tc>
        <w:tc>
          <w:tcPr>
            <w:tcW w:w="709" w:type="dxa"/>
            <w:noWrap/>
            <w:vAlign w:val="bottom"/>
          </w:tcPr>
          <w:p w:rsidR="00F6294A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34г10м</w:t>
            </w:r>
          </w:p>
        </w:tc>
        <w:tc>
          <w:tcPr>
            <w:tcW w:w="992" w:type="dxa"/>
            <w:noWrap/>
            <w:vAlign w:val="bottom"/>
          </w:tcPr>
          <w:p w:rsidR="00F6294A" w:rsidRDefault="00F6294A" w:rsidP="00A876D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01.09.2020</w:t>
            </w:r>
          </w:p>
        </w:tc>
        <w:tc>
          <w:tcPr>
            <w:tcW w:w="1134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Физика, математика</w:t>
            </w:r>
          </w:p>
        </w:tc>
        <w:tc>
          <w:tcPr>
            <w:tcW w:w="992" w:type="dxa"/>
            <w:shd w:val="clear" w:color="auto" w:fill="FFFFFF"/>
            <w:noWrap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2" w:type="dxa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06.06. -23.06.2016-КРИППО-90ч-физика.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17.11-01.12.17-«институт»-72ч-ИКТ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12.02-16.02.2018-КРИППО-36ч-(астрономия).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25.0202.02.2019-КРИППО-36ч-ЕГЭ(физика).</w:t>
            </w:r>
          </w:p>
        </w:tc>
        <w:tc>
          <w:tcPr>
            <w:tcW w:w="1085" w:type="dxa"/>
            <w:shd w:val="clear" w:color="auto" w:fill="FFFFFF"/>
            <w:vAlign w:val="bottom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30.03.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Высшая квалификац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9A314F">
              <w:rPr>
                <w:rFonts w:ascii="Times New Roman" w:hAnsi="Times New Roman"/>
                <w:sz w:val="16"/>
                <w:szCs w:val="16"/>
              </w:rPr>
              <w:t xml:space="preserve"> категория</w:t>
            </w:r>
          </w:p>
        </w:tc>
      </w:tr>
    </w:tbl>
    <w:p w:rsidR="00F6294A" w:rsidRDefault="00F6294A" w:rsidP="00FF765D">
      <w:pPr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9"/>
          <w:szCs w:val="29"/>
        </w:rPr>
      </w:pPr>
    </w:p>
    <w:p w:rsidR="00F6294A" w:rsidRDefault="00F6294A" w:rsidP="00FF765D">
      <w:pPr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9"/>
          <w:szCs w:val="29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Pr="00FF765D" w:rsidRDefault="00F6294A" w:rsidP="006D143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32">
        <w:rPr>
          <w:rFonts w:ascii="Times New Roman" w:hAnsi="Times New Roman"/>
          <w:b/>
          <w:bCs/>
          <w:color w:val="000000"/>
          <w:sz w:val="24"/>
          <w:szCs w:val="24"/>
        </w:rPr>
        <w:t>ПЛАН ПОВЫШЕНИЯ КВАЛИФИКАЦИИ ЧЛЕНОВ МО           </w:t>
      </w:r>
    </w:p>
    <w:p w:rsidR="00F6294A" w:rsidRDefault="00F6294A" w:rsidP="00FF765D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Pr="00FF765D" w:rsidRDefault="00F6294A" w:rsidP="00FF765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765D">
        <w:rPr>
          <w:rFonts w:ascii="Times New Roman" w:hAnsi="Times New Roman"/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4111"/>
        <w:gridCol w:w="3969"/>
        <w:gridCol w:w="3069"/>
        <w:gridCol w:w="2992"/>
      </w:tblGrid>
      <w:tr w:rsidR="00F6294A" w:rsidRPr="00FC40FF" w:rsidTr="00FC40FF">
        <w:tc>
          <w:tcPr>
            <w:tcW w:w="817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4111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ФИО  УЧИТЕЛЯ</w:t>
            </w:r>
          </w:p>
        </w:tc>
        <w:tc>
          <w:tcPr>
            <w:tcW w:w="3969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Дата последнего повышения</w:t>
            </w:r>
          </w:p>
          <w:p w:rsidR="00F6294A" w:rsidRPr="00FC40FF" w:rsidRDefault="00F6294A" w:rsidP="00FC40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3069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Отметка о необходимости повышения квалификации</w:t>
            </w:r>
          </w:p>
        </w:tc>
        <w:tc>
          <w:tcPr>
            <w:tcW w:w="2992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Тематика курсов, в прохождении которых педагог заинтересован</w:t>
            </w:r>
          </w:p>
        </w:tc>
      </w:tr>
      <w:tr w:rsidR="00F6294A" w:rsidRPr="00FC40FF" w:rsidTr="00FC40FF">
        <w:tc>
          <w:tcPr>
            <w:tcW w:w="817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Деркач Надежда Александровна</w:t>
            </w:r>
          </w:p>
        </w:tc>
        <w:tc>
          <w:tcPr>
            <w:tcW w:w="3969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02.06.-17.06.14-ФИРО м-ка 28ч</w:t>
            </w:r>
          </w:p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02.06-09.07.14-ФИРО инф-ка 28ч</w:t>
            </w:r>
          </w:p>
          <w:p w:rsidR="00F6294A" w:rsidRPr="00FC40FF" w:rsidRDefault="00F6294A" w:rsidP="00FC40F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09.03-25.03.16-КРИППО м-ка90ч.</w:t>
            </w:r>
          </w:p>
          <w:p w:rsidR="00F6294A" w:rsidRPr="00FC40FF" w:rsidRDefault="00F6294A" w:rsidP="00FC40F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2018 – КРИППО, эксперты ЕГЭ, 36 ч.</w:t>
            </w:r>
          </w:p>
        </w:tc>
        <w:tc>
          <w:tcPr>
            <w:tcW w:w="3069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2022-2023</w:t>
            </w:r>
          </w:p>
        </w:tc>
        <w:tc>
          <w:tcPr>
            <w:tcW w:w="2992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</w:tr>
      <w:tr w:rsidR="00F6294A" w:rsidRPr="00FC40FF" w:rsidTr="00FC40FF">
        <w:tc>
          <w:tcPr>
            <w:tcW w:w="817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Дружинец Наталия Николаевна</w:t>
            </w:r>
          </w:p>
        </w:tc>
        <w:tc>
          <w:tcPr>
            <w:tcW w:w="3969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10.02.2012 – КРИППО  144ч</w:t>
            </w:r>
          </w:p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02.06-09.07.14-ФИРО инф-ка 28ч</w:t>
            </w:r>
          </w:p>
          <w:p w:rsidR="00F6294A" w:rsidRPr="00FC40FF" w:rsidRDefault="00F6294A" w:rsidP="00FC40F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 xml:space="preserve">27.02-03.03.2017-КРИППО-36ч- эксперт по проверке работ ЕГЭ </w:t>
            </w:r>
          </w:p>
        </w:tc>
        <w:tc>
          <w:tcPr>
            <w:tcW w:w="3069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2020-2021</w:t>
            </w:r>
          </w:p>
        </w:tc>
        <w:tc>
          <w:tcPr>
            <w:tcW w:w="2992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</w:tr>
      <w:tr w:rsidR="00F6294A" w:rsidRPr="00FC40FF" w:rsidTr="00FC40FF">
        <w:tc>
          <w:tcPr>
            <w:tcW w:w="817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Добржанская Елена Анатольевна</w:t>
            </w:r>
          </w:p>
        </w:tc>
        <w:tc>
          <w:tcPr>
            <w:tcW w:w="3969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10.02.2012 – КРИППО  144ч</w:t>
            </w:r>
          </w:p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02.06-09.07.14-ФИРО инф-ка 28ч</w:t>
            </w:r>
          </w:p>
          <w:p w:rsidR="00F6294A" w:rsidRPr="00FC40FF" w:rsidRDefault="00F6294A" w:rsidP="00FC40F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27.02-03.03.2017-КРИППО-36ч- эксперт по проверке работ ЕГЭ</w:t>
            </w:r>
          </w:p>
          <w:p w:rsidR="00F6294A" w:rsidRPr="00FC40FF" w:rsidRDefault="00F6294A" w:rsidP="00FC40F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04.09-15.09.2017- информатика, КРИППО,72 ч.</w:t>
            </w:r>
          </w:p>
        </w:tc>
        <w:tc>
          <w:tcPr>
            <w:tcW w:w="3069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2022-2023</w:t>
            </w:r>
          </w:p>
        </w:tc>
        <w:tc>
          <w:tcPr>
            <w:tcW w:w="2992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</w:tr>
      <w:tr w:rsidR="00F6294A" w:rsidRPr="00FC40FF" w:rsidTr="00FC40FF">
        <w:tc>
          <w:tcPr>
            <w:tcW w:w="817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Зуб Людмила Владимировна</w:t>
            </w:r>
          </w:p>
        </w:tc>
        <w:tc>
          <w:tcPr>
            <w:tcW w:w="3969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8.03.2011 – КРИППО, 144ч</w:t>
            </w:r>
          </w:p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02.06.-17.06.2014 – ФИРО 28ч</w:t>
            </w:r>
          </w:p>
          <w:p w:rsidR="00F6294A" w:rsidRPr="00FC40FF" w:rsidRDefault="00F6294A" w:rsidP="00FC40F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18.04.-05.05.2016-КРИППО-90ч.</w:t>
            </w:r>
          </w:p>
        </w:tc>
        <w:tc>
          <w:tcPr>
            <w:tcW w:w="3069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2022-2023</w:t>
            </w:r>
          </w:p>
        </w:tc>
        <w:tc>
          <w:tcPr>
            <w:tcW w:w="2992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</w:tr>
      <w:tr w:rsidR="00F6294A" w:rsidRPr="00FC40FF" w:rsidTr="00FC40FF">
        <w:tc>
          <w:tcPr>
            <w:tcW w:w="817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Иваненко Анна Николаевна</w:t>
            </w:r>
          </w:p>
        </w:tc>
        <w:tc>
          <w:tcPr>
            <w:tcW w:w="3969" w:type="dxa"/>
          </w:tcPr>
          <w:p w:rsidR="00F6294A" w:rsidRPr="00FC40FF" w:rsidRDefault="00F6294A" w:rsidP="00FC40F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0"/>
                <w:szCs w:val="16"/>
              </w:rPr>
              <w:t>07.11-25.11.2016-КРИППО-108ч</w:t>
            </w:r>
          </w:p>
        </w:tc>
        <w:tc>
          <w:tcPr>
            <w:tcW w:w="3069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2021-2022</w:t>
            </w:r>
          </w:p>
        </w:tc>
        <w:tc>
          <w:tcPr>
            <w:tcW w:w="2992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817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КокчееваРохиеЭльмировна</w:t>
            </w:r>
          </w:p>
        </w:tc>
        <w:tc>
          <w:tcPr>
            <w:tcW w:w="3969" w:type="dxa"/>
          </w:tcPr>
          <w:p w:rsidR="00F6294A" w:rsidRPr="00FC40FF" w:rsidRDefault="00F6294A" w:rsidP="00FC40F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 xml:space="preserve">12.02.2018-16.02. КРИППО, 36 ч </w:t>
            </w:r>
          </w:p>
        </w:tc>
        <w:tc>
          <w:tcPr>
            <w:tcW w:w="3069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2022-2023</w:t>
            </w:r>
          </w:p>
        </w:tc>
        <w:tc>
          <w:tcPr>
            <w:tcW w:w="2992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</w:tr>
      <w:tr w:rsidR="00F6294A" w:rsidRPr="00FC40FF" w:rsidTr="00FC40FF">
        <w:tc>
          <w:tcPr>
            <w:tcW w:w="817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Мороз Людмила Павловна</w:t>
            </w:r>
          </w:p>
        </w:tc>
        <w:tc>
          <w:tcPr>
            <w:tcW w:w="3969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02.06.-17.06.2014 – ФИРО 28ч</w:t>
            </w:r>
          </w:p>
          <w:p w:rsidR="00F6294A" w:rsidRPr="00FC40FF" w:rsidRDefault="00F6294A" w:rsidP="00FC40F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18.04.-05.05.2018-КРИППО-90ч.</w:t>
            </w:r>
          </w:p>
        </w:tc>
        <w:tc>
          <w:tcPr>
            <w:tcW w:w="3069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2022-2023</w:t>
            </w:r>
          </w:p>
        </w:tc>
        <w:tc>
          <w:tcPr>
            <w:tcW w:w="2992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817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Пулатова Лилия Петровна</w:t>
            </w:r>
          </w:p>
        </w:tc>
        <w:tc>
          <w:tcPr>
            <w:tcW w:w="3969" w:type="dxa"/>
          </w:tcPr>
          <w:p w:rsidR="00F6294A" w:rsidRPr="00FC40FF" w:rsidRDefault="00F6294A" w:rsidP="00FC40F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 xml:space="preserve">25.03.16-16.04.16-КРИППО м-ка108 </w:t>
            </w:r>
          </w:p>
        </w:tc>
        <w:tc>
          <w:tcPr>
            <w:tcW w:w="3069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2021-2021</w:t>
            </w:r>
          </w:p>
        </w:tc>
        <w:tc>
          <w:tcPr>
            <w:tcW w:w="2992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</w:tr>
    </w:tbl>
    <w:p w:rsidR="00F6294A" w:rsidRDefault="00F6294A" w:rsidP="00D05066">
      <w:pPr>
        <w:pStyle w:val="ListParagraph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</w:pPr>
    </w:p>
    <w:p w:rsidR="00F6294A" w:rsidRDefault="00F6294A" w:rsidP="00D05066">
      <w:pPr>
        <w:pStyle w:val="ListParagraph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</w:pPr>
    </w:p>
    <w:p w:rsidR="00F6294A" w:rsidRDefault="00F6294A" w:rsidP="00D05066">
      <w:pPr>
        <w:pStyle w:val="ListParagraph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</w:pPr>
    </w:p>
    <w:p w:rsidR="00F6294A" w:rsidRDefault="00F6294A" w:rsidP="00D05066">
      <w:pPr>
        <w:pStyle w:val="ListParagraph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</w:pPr>
    </w:p>
    <w:p w:rsidR="00F6294A" w:rsidRDefault="00F6294A" w:rsidP="00D05066">
      <w:pPr>
        <w:pStyle w:val="ListParagraph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</w:pPr>
    </w:p>
    <w:p w:rsidR="00F6294A" w:rsidRDefault="00F6294A" w:rsidP="00D05066">
      <w:pPr>
        <w:pStyle w:val="ListParagraph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</w:pPr>
    </w:p>
    <w:p w:rsidR="00F6294A" w:rsidRDefault="00F6294A" w:rsidP="00D05066">
      <w:pPr>
        <w:pStyle w:val="ListParagraph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</w:pPr>
    </w:p>
    <w:tbl>
      <w:tblPr>
        <w:tblW w:w="15397" w:type="dxa"/>
        <w:tblInd w:w="93" w:type="dxa"/>
        <w:tblLayout w:type="fixed"/>
        <w:tblLook w:val="00A0"/>
      </w:tblPr>
      <w:tblGrid>
        <w:gridCol w:w="1287"/>
        <w:gridCol w:w="2948"/>
        <w:gridCol w:w="1896"/>
        <w:gridCol w:w="1685"/>
        <w:gridCol w:w="842"/>
        <w:gridCol w:w="1053"/>
        <w:gridCol w:w="1053"/>
        <w:gridCol w:w="844"/>
        <w:gridCol w:w="842"/>
        <w:gridCol w:w="842"/>
        <w:gridCol w:w="1052"/>
        <w:gridCol w:w="1053"/>
      </w:tblGrid>
      <w:tr w:rsidR="00F6294A" w:rsidRPr="00FC40FF" w:rsidTr="00A876DB">
        <w:trPr>
          <w:trHeight w:val="573"/>
        </w:trPr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0" w:name="_GoBack"/>
            <w:r w:rsidRPr="009A314F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ФИО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Дата рождения</w:t>
            </w:r>
          </w:p>
        </w:tc>
        <w:tc>
          <w:tcPr>
            <w:tcW w:w="3792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Год прохождения аттестации</w:t>
            </w:r>
          </w:p>
          <w:p w:rsidR="00F6294A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6294A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4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6294A" w:rsidRPr="00AD3DC1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01</w:t>
            </w:r>
            <w:r>
              <w:rPr>
                <w:rFonts w:ascii="Times New Roman" w:hAnsi="Times New Roman"/>
                <w:sz w:val="16"/>
                <w:szCs w:val="16"/>
              </w:rPr>
              <w:t>.2020 // 01.09.2020</w:t>
            </w:r>
          </w:p>
        </w:tc>
      </w:tr>
      <w:tr w:rsidR="00F6294A" w:rsidRPr="00FC40FF" w:rsidTr="00A876DB">
        <w:trPr>
          <w:trHeight w:val="279"/>
        </w:trPr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6294A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6294A" w:rsidRPr="009A314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314F">
              <w:rPr>
                <w:rFonts w:ascii="Times New Roman" w:hAnsi="Times New Roman"/>
                <w:sz w:val="16"/>
                <w:szCs w:val="16"/>
              </w:rPr>
              <w:t>Высшая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6294A" w:rsidRPr="00A7575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6294A" w:rsidRPr="002A1A21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СЗД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Н/А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атт-ция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воз-раст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0000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стаж общ.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0000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стаж пед.</w:t>
            </w:r>
          </w:p>
        </w:tc>
      </w:tr>
      <w:tr w:rsidR="00F6294A" w:rsidRPr="00FC40FF" w:rsidTr="00A876DB">
        <w:trPr>
          <w:trHeight w:val="180"/>
        </w:trPr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</w:tcPr>
          <w:p w:rsidR="00F6294A" w:rsidRDefault="00F6294A" w:rsidP="00A876DB">
            <w:pPr>
              <w:pStyle w:val="ListParagrap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F6294A" w:rsidRPr="00883DED" w:rsidRDefault="00F6294A" w:rsidP="00A876DB">
            <w:pPr>
              <w:pStyle w:val="ListParagrap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6294A" w:rsidRPr="00F1314A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 </w:t>
            </w:r>
            <w:r w:rsidRPr="00C9608A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  <w:r w:rsidRPr="00F1314A">
              <w:rPr>
                <w:rFonts w:ascii="Times New Roman" w:hAnsi="Times New Roman"/>
                <w:b/>
                <w:bCs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09.2020</w:t>
            </w: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9A314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C9608A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294A" w:rsidRPr="00822281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294A" w:rsidRPr="004C22A6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6294A" w:rsidRPr="00FC40FF" w:rsidTr="00A876DB">
        <w:trPr>
          <w:trHeight w:val="476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6294A" w:rsidRPr="00B22B7F" w:rsidRDefault="00F6294A" w:rsidP="00A876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6294A" w:rsidRPr="00B22B7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 xml:space="preserve">Деркач </w:t>
            </w:r>
          </w:p>
          <w:p w:rsidR="00F6294A" w:rsidRPr="00B22B7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Надежда Александровна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Учитель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12.12.1984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17л 8м 13 дн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B22B7F">
              <w:rPr>
                <w:rFonts w:ascii="Times New Roman" w:hAnsi="Times New Roman"/>
                <w:sz w:val="16"/>
                <w:szCs w:val="16"/>
              </w:rPr>
              <w:t xml:space="preserve">3л </w:t>
            </w:r>
            <w:r w:rsidRPr="00B22B7F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B22B7F">
              <w:rPr>
                <w:rFonts w:ascii="Times New Roman" w:hAnsi="Times New Roman"/>
                <w:sz w:val="16"/>
                <w:szCs w:val="16"/>
              </w:rPr>
              <w:t>м 13 дн</w:t>
            </w:r>
          </w:p>
        </w:tc>
      </w:tr>
      <w:tr w:rsidR="00F6294A" w:rsidRPr="00FC40FF" w:rsidTr="00A876DB">
        <w:trPr>
          <w:trHeight w:val="497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6294A" w:rsidRPr="00B22B7F" w:rsidRDefault="00F6294A" w:rsidP="00A876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6294A" w:rsidRPr="00B22B7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Добржанская</w:t>
            </w:r>
          </w:p>
          <w:p w:rsidR="00F6294A" w:rsidRPr="00B22B7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Елена Анатольевна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Учитель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19.10.1974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27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 w:rsidRPr="00B22B7F">
              <w:rPr>
                <w:rFonts w:ascii="Times New Roman" w:hAnsi="Times New Roman"/>
                <w:sz w:val="16"/>
                <w:szCs w:val="16"/>
              </w:rPr>
              <w:t xml:space="preserve"> 8м 12 дн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16л 11м 0д</w:t>
            </w:r>
          </w:p>
        </w:tc>
      </w:tr>
      <w:tr w:rsidR="00F6294A" w:rsidRPr="00FC40FF" w:rsidTr="00A876DB">
        <w:trPr>
          <w:trHeight w:val="80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6294A" w:rsidRPr="00B22B7F" w:rsidRDefault="00F6294A" w:rsidP="00A876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6294A" w:rsidRPr="00B22B7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 xml:space="preserve">Дружинец </w:t>
            </w:r>
          </w:p>
          <w:p w:rsidR="00F6294A" w:rsidRPr="00B22B7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Наталья Николаевна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Учитель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23.01.1955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2016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6</w:t>
            </w:r>
            <w:r w:rsidRPr="00B22B7F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48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 w:rsidRPr="00B22B7F">
              <w:rPr>
                <w:rFonts w:ascii="Times New Roman" w:hAnsi="Times New Roman"/>
                <w:sz w:val="16"/>
                <w:szCs w:val="16"/>
              </w:rPr>
              <w:t xml:space="preserve"> 8м 26 дн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Pr="00B22B7F">
              <w:rPr>
                <w:rFonts w:ascii="Times New Roman" w:hAnsi="Times New Roman"/>
                <w:sz w:val="16"/>
                <w:szCs w:val="16"/>
              </w:rPr>
              <w:t>2л9 м 23 дн</w:t>
            </w:r>
          </w:p>
        </w:tc>
      </w:tr>
      <w:tr w:rsidR="00F6294A" w:rsidRPr="00FC40FF" w:rsidTr="00A876DB">
        <w:trPr>
          <w:trHeight w:val="531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6294A" w:rsidRPr="00B22B7F" w:rsidRDefault="00F6294A" w:rsidP="00A876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6294A" w:rsidRPr="00B22B7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 xml:space="preserve">Зуб </w:t>
            </w:r>
          </w:p>
          <w:p w:rsidR="00F6294A" w:rsidRPr="00B22B7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Людмила Владимировна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Учитель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17.05.1969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51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Pr="00B22B7F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г</w:t>
            </w:r>
            <w:r w:rsidRPr="00B22B7F">
              <w:rPr>
                <w:rFonts w:ascii="Times New Roman" w:hAnsi="Times New Roman"/>
                <w:sz w:val="16"/>
                <w:szCs w:val="16"/>
              </w:rPr>
              <w:t>10м 19дн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29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 w:rsidRPr="00B22B7F">
              <w:rPr>
                <w:rFonts w:ascii="Times New Roman" w:hAnsi="Times New Roman"/>
                <w:sz w:val="16"/>
                <w:szCs w:val="16"/>
              </w:rPr>
              <w:t xml:space="preserve"> 0м 26 дн</w:t>
            </w:r>
          </w:p>
        </w:tc>
      </w:tr>
      <w:tr w:rsidR="00F6294A" w:rsidRPr="00FC40FF" w:rsidTr="00A876DB">
        <w:trPr>
          <w:trHeight w:val="224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6294A" w:rsidRPr="00B22B7F" w:rsidRDefault="00F6294A" w:rsidP="00A876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6294A" w:rsidRPr="00B22B7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 xml:space="preserve">Пулатова </w:t>
            </w:r>
          </w:p>
          <w:p w:rsidR="00F6294A" w:rsidRPr="00B22B7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ЛилияПетровна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Учитель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13.05.1987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2016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3</w:t>
            </w:r>
            <w:r w:rsidRPr="00B22B7F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11л 0м 6 дн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11л 0м 6 дн</w:t>
            </w:r>
          </w:p>
        </w:tc>
      </w:tr>
      <w:tr w:rsidR="00F6294A" w:rsidRPr="00FC40FF" w:rsidTr="00A876DB">
        <w:trPr>
          <w:trHeight w:val="241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94A" w:rsidRPr="00B22B7F" w:rsidRDefault="00F6294A" w:rsidP="00A876DB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294A" w:rsidRPr="00B22B7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Кокчеева Рохие</w:t>
            </w:r>
          </w:p>
          <w:p w:rsidR="00F6294A" w:rsidRPr="00B22B7F" w:rsidRDefault="00F6294A" w:rsidP="00A876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Эльмир-кызы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Учитель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18.09.1996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22B7F">
              <w:rPr>
                <w:rFonts w:ascii="Times New Roman" w:hAnsi="Times New Roman"/>
                <w:sz w:val="16"/>
                <w:szCs w:val="16"/>
                <w:lang w:val="en-US"/>
              </w:rPr>
              <w:t>2019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22B7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22B7F">
              <w:rPr>
                <w:rFonts w:ascii="Times New Roman" w:hAnsi="Times New Roman"/>
                <w:sz w:val="16"/>
                <w:szCs w:val="16"/>
                <w:lang w:val="en-US"/>
              </w:rPr>
              <w:t>2024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3г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3г</w:t>
            </w:r>
          </w:p>
        </w:tc>
      </w:tr>
      <w:tr w:rsidR="00F6294A" w:rsidRPr="00FC40FF" w:rsidTr="00A876DB">
        <w:trPr>
          <w:trHeight w:val="241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94A" w:rsidRPr="00B22B7F" w:rsidRDefault="00F6294A" w:rsidP="00A876DB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294A" w:rsidRPr="00B22B7F" w:rsidRDefault="00F6294A" w:rsidP="00A876DB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 xml:space="preserve">Иваненко </w:t>
            </w:r>
          </w:p>
          <w:p w:rsidR="00F6294A" w:rsidRPr="00B22B7F" w:rsidRDefault="00F6294A" w:rsidP="00A876DB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Анна Николаевна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Учитель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15.04.1975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2017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27л10м18дн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16л8м 1дн</w:t>
            </w:r>
          </w:p>
        </w:tc>
      </w:tr>
      <w:tr w:rsidR="00F6294A" w:rsidRPr="00FC40FF" w:rsidTr="00A876DB">
        <w:trPr>
          <w:trHeight w:val="106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94A" w:rsidRPr="00B22B7F" w:rsidRDefault="00F6294A" w:rsidP="00A876DB">
            <w:pPr>
              <w:pStyle w:val="NoSpacing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294A" w:rsidRPr="00B22B7F" w:rsidRDefault="00F6294A" w:rsidP="00A876DB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Мороз Людмила Павловна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Учитель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02.08.1961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B7F"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94A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41г5м15дн</w:t>
            </w:r>
          </w:p>
          <w:p w:rsidR="00F6294A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01.09.</w:t>
            </w:r>
          </w:p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94A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34г9м25д</w:t>
            </w:r>
          </w:p>
          <w:p w:rsidR="00F6294A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На 01.09.</w:t>
            </w:r>
          </w:p>
          <w:p w:rsidR="00F6294A" w:rsidRPr="00B22B7F" w:rsidRDefault="00F6294A" w:rsidP="00A876DB">
            <w:pPr>
              <w:pStyle w:val="NoSpacing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</w:tr>
      <w:bookmarkEnd w:id="0"/>
    </w:tbl>
    <w:p w:rsidR="00F6294A" w:rsidRDefault="00F6294A" w:rsidP="00D05066">
      <w:pPr>
        <w:pStyle w:val="ListParagraph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</w:pPr>
    </w:p>
    <w:tbl>
      <w:tblPr>
        <w:tblpPr w:leftFromText="180" w:rightFromText="180" w:vertAnchor="page" w:horzAnchor="margin" w:tblpY="1855"/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8"/>
        <w:gridCol w:w="10"/>
        <w:gridCol w:w="3160"/>
        <w:gridCol w:w="5736"/>
        <w:gridCol w:w="2806"/>
        <w:gridCol w:w="2340"/>
      </w:tblGrid>
      <w:tr w:rsidR="00F6294A" w:rsidRPr="00FC40FF" w:rsidTr="00FC40FF">
        <w:tc>
          <w:tcPr>
            <w:tcW w:w="1048" w:type="dxa"/>
            <w:gridSpan w:val="2"/>
          </w:tcPr>
          <w:p w:rsidR="00F6294A" w:rsidRPr="00FC40FF" w:rsidRDefault="00F6294A" w:rsidP="00FC40F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3160" w:type="dxa"/>
          </w:tcPr>
          <w:p w:rsidR="00F6294A" w:rsidRPr="00FC40FF" w:rsidRDefault="00F6294A" w:rsidP="00FC40F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5736" w:type="dxa"/>
          </w:tcPr>
          <w:p w:rsidR="00F6294A" w:rsidRPr="00FC40FF" w:rsidRDefault="00F6294A" w:rsidP="00FC40F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Обучение по программе</w:t>
            </w:r>
          </w:p>
        </w:tc>
        <w:tc>
          <w:tcPr>
            <w:tcW w:w="2806" w:type="dxa"/>
          </w:tcPr>
          <w:p w:rsidR="00F6294A" w:rsidRPr="00FC40FF" w:rsidRDefault="00F6294A" w:rsidP="00FC40F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Место прохождения, кол-во часов, документ</w:t>
            </w:r>
          </w:p>
        </w:tc>
        <w:tc>
          <w:tcPr>
            <w:tcW w:w="2340" w:type="dxa"/>
          </w:tcPr>
          <w:p w:rsidR="00F6294A" w:rsidRPr="00FC40FF" w:rsidRDefault="00F6294A" w:rsidP="00FC40F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Сроки прохождения</w:t>
            </w:r>
          </w:p>
        </w:tc>
      </w:tr>
      <w:tr w:rsidR="00F6294A" w:rsidRPr="00FC40FF" w:rsidTr="00FC40FF">
        <w:tblPrEx>
          <w:tblLook w:val="0000"/>
        </w:tblPrEx>
        <w:trPr>
          <w:trHeight w:val="891"/>
        </w:trPr>
        <w:tc>
          <w:tcPr>
            <w:tcW w:w="1038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0" w:type="dxa"/>
            <w:gridSpan w:val="2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Зуб Л.В.</w:t>
            </w:r>
          </w:p>
        </w:tc>
        <w:tc>
          <w:tcPr>
            <w:tcW w:w="5736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«Инклюзивное образование: взаимодействие педагогов с обучающимися с ОВЗ (вводные навыки)»</w:t>
            </w:r>
          </w:p>
        </w:tc>
        <w:tc>
          <w:tcPr>
            <w:tcW w:w="2806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ОУФ «Педуниверситет</w:t>
            </w:r>
          </w:p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«Первое сентября», 36 ч Удостоверение</w:t>
            </w:r>
          </w:p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ПК 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SA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-2228310</w:t>
            </w:r>
          </w:p>
        </w:tc>
        <w:tc>
          <w:tcPr>
            <w:tcW w:w="2340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С 04.02.2020</w:t>
            </w:r>
          </w:p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По 15.02.2020</w:t>
            </w:r>
          </w:p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(дистанц)</w:t>
            </w:r>
          </w:p>
        </w:tc>
      </w:tr>
      <w:tr w:rsidR="00F6294A" w:rsidRPr="00FC40FF" w:rsidTr="00FC40FF">
        <w:tblPrEx>
          <w:tblLook w:val="0000"/>
        </w:tblPrEx>
        <w:trPr>
          <w:trHeight w:val="891"/>
        </w:trPr>
        <w:tc>
          <w:tcPr>
            <w:tcW w:w="1038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0" w:type="dxa"/>
            <w:gridSpan w:val="2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Добржанская Е.А.</w:t>
            </w:r>
          </w:p>
        </w:tc>
        <w:tc>
          <w:tcPr>
            <w:tcW w:w="5736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«Подготовка экспертов ( председателей и членов) предметных комиссии по проверке выполнения заданий с развернутым ответом экзаменационных работ ЕГЭ» (информатика)</w:t>
            </w:r>
          </w:p>
        </w:tc>
        <w:tc>
          <w:tcPr>
            <w:tcW w:w="2806" w:type="dxa"/>
            <w:shd w:val="clear" w:color="auto" w:fill="FFFFFF"/>
          </w:tcPr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КРИППО, 18 часов, удостоверение о ПК</w:t>
            </w:r>
          </w:p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РК 0000040845</w:t>
            </w:r>
          </w:p>
        </w:tc>
        <w:tc>
          <w:tcPr>
            <w:tcW w:w="2340" w:type="dxa"/>
            <w:shd w:val="clear" w:color="auto" w:fill="FFFFFF"/>
          </w:tcPr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С 10.03.2020</w:t>
            </w:r>
          </w:p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По 16.03.2020</w:t>
            </w:r>
          </w:p>
        </w:tc>
      </w:tr>
      <w:tr w:rsidR="00F6294A" w:rsidRPr="00FC40FF" w:rsidTr="00FC40FF">
        <w:tblPrEx>
          <w:tblLook w:val="0000"/>
        </w:tblPrEx>
        <w:trPr>
          <w:trHeight w:val="1020"/>
        </w:trPr>
        <w:tc>
          <w:tcPr>
            <w:tcW w:w="1038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70" w:type="dxa"/>
            <w:gridSpan w:val="2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Деркач Н.А.</w:t>
            </w:r>
          </w:p>
        </w:tc>
        <w:tc>
          <w:tcPr>
            <w:tcW w:w="5736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«Подготовка экспертов ( председателей и членов) предметных комиссии по проверке выполнения заданий с развернутым ответом экзаменационных работ ЕГЭ» (математика)</w:t>
            </w:r>
          </w:p>
        </w:tc>
        <w:tc>
          <w:tcPr>
            <w:tcW w:w="2806" w:type="dxa"/>
            <w:shd w:val="clear" w:color="auto" w:fill="FFFFFF"/>
          </w:tcPr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КРИППО, 18 часов, удостоверение о ПК</w:t>
            </w:r>
          </w:p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РК 0000040941</w:t>
            </w:r>
          </w:p>
        </w:tc>
        <w:tc>
          <w:tcPr>
            <w:tcW w:w="2340" w:type="dxa"/>
            <w:shd w:val="clear" w:color="auto" w:fill="FFFFFF"/>
          </w:tcPr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С 11.03.2020</w:t>
            </w:r>
          </w:p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По 17.03.2020</w:t>
            </w:r>
          </w:p>
          <w:p w:rsidR="00F6294A" w:rsidRPr="00FC40FF" w:rsidRDefault="00F6294A" w:rsidP="00FC40FF">
            <w:pPr>
              <w:spacing w:after="0" w:line="240" w:lineRule="auto"/>
              <w:ind w:firstLine="7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6294A" w:rsidRPr="00FC40FF" w:rsidTr="00FC40FF">
        <w:tblPrEx>
          <w:tblLook w:val="0000"/>
        </w:tblPrEx>
        <w:trPr>
          <w:trHeight w:val="1065"/>
        </w:trPr>
        <w:tc>
          <w:tcPr>
            <w:tcW w:w="1038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70" w:type="dxa"/>
            <w:gridSpan w:val="2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Добржанская Е.А.</w:t>
            </w:r>
          </w:p>
        </w:tc>
        <w:tc>
          <w:tcPr>
            <w:tcW w:w="5736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Современные подходы к преподаванию курса информатики в основной и средней школе</w:t>
            </w:r>
          </w:p>
        </w:tc>
        <w:tc>
          <w:tcPr>
            <w:tcW w:w="2806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ОУФ «Педуниверситет</w:t>
            </w:r>
          </w:p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«Первое сентября», 36 ч Удостоверение</w:t>
            </w:r>
          </w:p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ПК 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SA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-2246333</w:t>
            </w:r>
          </w:p>
        </w:tc>
        <w:tc>
          <w:tcPr>
            <w:tcW w:w="2340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С 09.01.2020</w:t>
            </w:r>
          </w:p>
          <w:p w:rsidR="00F6294A" w:rsidRPr="00FC40FF" w:rsidRDefault="00F6294A" w:rsidP="00FC40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По 28.04.2020</w:t>
            </w:r>
          </w:p>
        </w:tc>
      </w:tr>
      <w:tr w:rsidR="00F6294A" w:rsidRPr="00FC40FF" w:rsidTr="00FC40FF">
        <w:tblPrEx>
          <w:tblLook w:val="0000"/>
        </w:tblPrEx>
        <w:trPr>
          <w:trHeight w:val="331"/>
        </w:trPr>
        <w:tc>
          <w:tcPr>
            <w:tcW w:w="1038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70" w:type="dxa"/>
            <w:gridSpan w:val="2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Иваненко А.И.</w:t>
            </w:r>
          </w:p>
        </w:tc>
        <w:tc>
          <w:tcPr>
            <w:tcW w:w="5736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Инклюзивное образование: взаимодействие педагогов с обучающимися с ОВЗ (вводные навыки)</w:t>
            </w:r>
          </w:p>
        </w:tc>
        <w:tc>
          <w:tcPr>
            <w:tcW w:w="2806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ОУФ «Педуниверситет</w:t>
            </w:r>
          </w:p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«Первое сентября», 36 ч Удостоверение</w:t>
            </w:r>
          </w:p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ПК 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SA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-2249066</w:t>
            </w:r>
          </w:p>
        </w:tc>
        <w:tc>
          <w:tcPr>
            <w:tcW w:w="2340" w:type="dxa"/>
            <w:shd w:val="clear" w:color="auto" w:fill="FFFFFF"/>
          </w:tcPr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С 27.03.2020</w:t>
            </w:r>
          </w:p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По 24.05.2020</w:t>
            </w:r>
          </w:p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(дистанц)</w:t>
            </w:r>
          </w:p>
        </w:tc>
      </w:tr>
      <w:tr w:rsidR="00F6294A" w:rsidRPr="00FC40FF" w:rsidTr="00FC40FF">
        <w:tblPrEx>
          <w:tblLook w:val="0000"/>
        </w:tblPrEx>
        <w:trPr>
          <w:trHeight w:val="285"/>
        </w:trPr>
        <w:tc>
          <w:tcPr>
            <w:tcW w:w="1038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70" w:type="dxa"/>
            <w:gridSpan w:val="2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Кокчеева Р.Э.</w:t>
            </w:r>
          </w:p>
        </w:tc>
        <w:tc>
          <w:tcPr>
            <w:tcW w:w="5736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«Углубленное преподование математики</w:t>
            </w:r>
          </w:p>
        </w:tc>
        <w:tc>
          <w:tcPr>
            <w:tcW w:w="2806" w:type="dxa"/>
            <w:shd w:val="clear" w:color="auto" w:fill="FFFFFF"/>
          </w:tcPr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«Центр Инновационного образования и воспитания», 43ч</w:t>
            </w:r>
          </w:p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Удостоверение ПК № 0584702</w:t>
            </w:r>
          </w:p>
        </w:tc>
        <w:tc>
          <w:tcPr>
            <w:tcW w:w="2340" w:type="dxa"/>
            <w:shd w:val="clear" w:color="auto" w:fill="FFFFFF"/>
          </w:tcPr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С 19.05.2020</w:t>
            </w:r>
          </w:p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По 20.05.2020</w:t>
            </w:r>
          </w:p>
        </w:tc>
      </w:tr>
      <w:tr w:rsidR="00F6294A" w:rsidRPr="00FC40FF" w:rsidTr="00FC40FF">
        <w:tblPrEx>
          <w:tblLook w:val="0000"/>
        </w:tblPrEx>
        <w:trPr>
          <w:trHeight w:val="269"/>
        </w:trPr>
        <w:tc>
          <w:tcPr>
            <w:tcW w:w="1038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70" w:type="dxa"/>
            <w:gridSpan w:val="2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Иваненко А.И.</w:t>
            </w:r>
          </w:p>
        </w:tc>
        <w:tc>
          <w:tcPr>
            <w:tcW w:w="5736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Современные подходы к преподаванию курса информатики в основной и средней школе</w:t>
            </w:r>
          </w:p>
        </w:tc>
        <w:tc>
          <w:tcPr>
            <w:tcW w:w="2806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ОУФ «Педуниверситет</w:t>
            </w:r>
          </w:p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«Первое сентября», 72 ч Удостоверение</w:t>
            </w:r>
          </w:p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ПК 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SA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-2253089</w:t>
            </w:r>
          </w:p>
        </w:tc>
        <w:tc>
          <w:tcPr>
            <w:tcW w:w="2340" w:type="dxa"/>
            <w:shd w:val="clear" w:color="auto" w:fill="FFFFFF"/>
          </w:tcPr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С 28.01.2020</w:t>
            </w:r>
          </w:p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По 30.05.2020</w:t>
            </w:r>
          </w:p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(дистанц)</w:t>
            </w:r>
          </w:p>
        </w:tc>
      </w:tr>
      <w:tr w:rsidR="00F6294A" w:rsidRPr="00FC40FF" w:rsidTr="00FC40FF">
        <w:tblPrEx>
          <w:tblLook w:val="0000"/>
        </w:tblPrEx>
        <w:trPr>
          <w:trHeight w:val="224"/>
        </w:trPr>
        <w:tc>
          <w:tcPr>
            <w:tcW w:w="1038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70" w:type="dxa"/>
            <w:gridSpan w:val="2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Кокчеева Р.Э.</w:t>
            </w:r>
          </w:p>
        </w:tc>
        <w:tc>
          <w:tcPr>
            <w:tcW w:w="5736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Эксперимент как метапридметная деятельность: реализации ФГОС на примере курса физики</w:t>
            </w:r>
          </w:p>
        </w:tc>
        <w:tc>
          <w:tcPr>
            <w:tcW w:w="2806" w:type="dxa"/>
            <w:shd w:val="clear" w:color="auto" w:fill="FFFFFF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ОУФ «Педуниверситет</w:t>
            </w:r>
          </w:p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«Первое сентября», 72 ч Удостоверение</w:t>
            </w:r>
          </w:p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ПК 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SA</w:t>
            </w: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-2265654</w:t>
            </w:r>
          </w:p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FFFFFF"/>
          </w:tcPr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С 17.07.2020</w:t>
            </w:r>
          </w:p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По 05.08.2020</w:t>
            </w:r>
          </w:p>
          <w:p w:rsidR="00F6294A" w:rsidRPr="00FC40FF" w:rsidRDefault="00F6294A" w:rsidP="00FC40FF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(дистанц)</w:t>
            </w:r>
          </w:p>
        </w:tc>
      </w:tr>
    </w:tbl>
    <w:p w:rsidR="00F6294A" w:rsidRPr="00A876DB" w:rsidRDefault="00F6294A" w:rsidP="00A876DB">
      <w:pPr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color w:val="000000"/>
          <w:sz w:val="29"/>
          <w:szCs w:val="29"/>
        </w:rPr>
      </w:pPr>
      <w:r>
        <w:rPr>
          <w:rFonts w:ascii="Times New Roman" w:hAnsi="Times New Roman"/>
          <w:b/>
          <w:bCs/>
          <w:color w:val="000000"/>
          <w:sz w:val="29"/>
          <w:szCs w:val="29"/>
        </w:rPr>
        <w:t>Прохождение курсов в 2020 г. членами МО</w:t>
      </w:r>
    </w:p>
    <w:p w:rsidR="00F6294A" w:rsidRDefault="00F6294A" w:rsidP="00D05066">
      <w:pPr>
        <w:pStyle w:val="ListParagraph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</w:pPr>
    </w:p>
    <w:p w:rsidR="00F6294A" w:rsidRDefault="00F6294A" w:rsidP="00D05066">
      <w:pPr>
        <w:pStyle w:val="ListParagraph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</w:pPr>
    </w:p>
    <w:p w:rsidR="00F6294A" w:rsidRDefault="00F6294A" w:rsidP="00D05066">
      <w:pPr>
        <w:pStyle w:val="ListParagraph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</w:pPr>
    </w:p>
    <w:p w:rsidR="00F6294A" w:rsidRPr="00817B69" w:rsidRDefault="00F6294A" w:rsidP="00D05066">
      <w:pPr>
        <w:pStyle w:val="ListParagraph"/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F4A06"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  <w:t>3.ПЕРСПЕКТИ</w:t>
      </w:r>
      <w:r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  <w:t xml:space="preserve">ВНЫЙ ПЛАН АТТЕСТАЦИИ ПЕДАГОГОВ </w:t>
      </w:r>
      <w:r w:rsidRPr="006F4A06"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  <w:t>М</w:t>
      </w:r>
      <w:r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  <w:t>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8"/>
        <w:gridCol w:w="3943"/>
        <w:gridCol w:w="4860"/>
        <w:gridCol w:w="1805"/>
        <w:gridCol w:w="2950"/>
      </w:tblGrid>
      <w:tr w:rsidR="00F6294A" w:rsidRPr="00FC40FF" w:rsidTr="00FC40FF">
        <w:trPr>
          <w:tblHeader/>
        </w:trPr>
        <w:tc>
          <w:tcPr>
            <w:tcW w:w="1228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№п/п</w:t>
            </w:r>
          </w:p>
        </w:tc>
        <w:tc>
          <w:tcPr>
            <w:tcW w:w="3943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ФИО  УЧИТЕЛЯ</w:t>
            </w:r>
          </w:p>
        </w:tc>
        <w:tc>
          <w:tcPr>
            <w:tcW w:w="4860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ДОЛЖНОСТЬ</w:t>
            </w:r>
          </w:p>
        </w:tc>
        <w:tc>
          <w:tcPr>
            <w:tcW w:w="1805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9"/>
              </w:rPr>
              <w:t>КАТЕГОРИЯ</w:t>
            </w:r>
          </w:p>
        </w:tc>
        <w:tc>
          <w:tcPr>
            <w:tcW w:w="2950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18"/>
                <w:szCs w:val="29"/>
              </w:rPr>
              <w:t>ДАТА ПОСЛЕДНЕЙ АТТЕСТАЦИИ</w:t>
            </w:r>
          </w:p>
        </w:tc>
      </w:tr>
      <w:tr w:rsidR="00F6294A" w:rsidRPr="00FC40FF" w:rsidTr="00FC40FF">
        <w:tc>
          <w:tcPr>
            <w:tcW w:w="1228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43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Деркач Надежда Александровна</w:t>
            </w:r>
          </w:p>
        </w:tc>
        <w:tc>
          <w:tcPr>
            <w:tcW w:w="4860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805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2950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03.2018</w:t>
            </w:r>
          </w:p>
        </w:tc>
      </w:tr>
      <w:tr w:rsidR="00F6294A" w:rsidRPr="00FC40FF" w:rsidTr="00FC40FF">
        <w:tc>
          <w:tcPr>
            <w:tcW w:w="1228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43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Добржанская Елена Анатольевна</w:t>
            </w:r>
          </w:p>
        </w:tc>
        <w:tc>
          <w:tcPr>
            <w:tcW w:w="4860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805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2950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C40FF">
              <w:rPr>
                <w:rFonts w:ascii="Times New Roman" w:hAnsi="Times New Roman"/>
                <w:szCs w:val="16"/>
              </w:rPr>
              <w:t>03.2018</w:t>
            </w:r>
          </w:p>
        </w:tc>
      </w:tr>
      <w:tr w:rsidR="00F6294A" w:rsidRPr="00FC40FF" w:rsidTr="00FC40FF">
        <w:tc>
          <w:tcPr>
            <w:tcW w:w="1228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43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Дружинец Наталия Николаевна</w:t>
            </w:r>
          </w:p>
        </w:tc>
        <w:tc>
          <w:tcPr>
            <w:tcW w:w="4860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805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2950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40FF">
              <w:rPr>
                <w:rFonts w:ascii="Times New Roman" w:hAnsi="Times New Roman"/>
                <w:szCs w:val="16"/>
              </w:rPr>
              <w:t>17.03.2016</w:t>
            </w:r>
          </w:p>
        </w:tc>
      </w:tr>
      <w:tr w:rsidR="00F6294A" w:rsidRPr="00FC40FF" w:rsidTr="00FC40FF">
        <w:tc>
          <w:tcPr>
            <w:tcW w:w="1228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43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Зуб Людмила Владимировна</w:t>
            </w:r>
          </w:p>
        </w:tc>
        <w:tc>
          <w:tcPr>
            <w:tcW w:w="4860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805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2950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Cs w:val="16"/>
              </w:rPr>
              <w:t>03.2018</w:t>
            </w:r>
          </w:p>
        </w:tc>
      </w:tr>
      <w:tr w:rsidR="00F6294A" w:rsidRPr="00FC40FF" w:rsidTr="00FC40FF">
        <w:tc>
          <w:tcPr>
            <w:tcW w:w="1228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43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Иваненко Анна Николаевна</w:t>
            </w:r>
          </w:p>
        </w:tc>
        <w:tc>
          <w:tcPr>
            <w:tcW w:w="4860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Учитель информатики, математики</w:t>
            </w:r>
          </w:p>
        </w:tc>
        <w:tc>
          <w:tcPr>
            <w:tcW w:w="1805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2950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40FF">
              <w:rPr>
                <w:rFonts w:ascii="Times New Roman" w:hAnsi="Times New Roman"/>
              </w:rPr>
              <w:t>03.2017</w:t>
            </w:r>
          </w:p>
        </w:tc>
      </w:tr>
      <w:tr w:rsidR="00F6294A" w:rsidRPr="00FC40FF" w:rsidTr="00FC40FF">
        <w:tc>
          <w:tcPr>
            <w:tcW w:w="1228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43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КокчееваРохиеЭльмировна</w:t>
            </w:r>
          </w:p>
        </w:tc>
        <w:tc>
          <w:tcPr>
            <w:tcW w:w="4860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Учитель физики, математики</w:t>
            </w:r>
          </w:p>
        </w:tc>
        <w:tc>
          <w:tcPr>
            <w:tcW w:w="1805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0"/>
                <w:szCs w:val="20"/>
              </w:rPr>
              <w:t>СЗД</w:t>
            </w:r>
          </w:p>
        </w:tc>
        <w:tc>
          <w:tcPr>
            <w:tcW w:w="2950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03.2016</w:t>
            </w:r>
          </w:p>
        </w:tc>
      </w:tr>
      <w:tr w:rsidR="00F6294A" w:rsidRPr="00FC40FF" w:rsidTr="00FC40FF">
        <w:tc>
          <w:tcPr>
            <w:tcW w:w="1228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43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Мороз Людмила Павловна</w:t>
            </w:r>
          </w:p>
        </w:tc>
        <w:tc>
          <w:tcPr>
            <w:tcW w:w="4860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Учитель физики, математики</w:t>
            </w:r>
          </w:p>
        </w:tc>
        <w:tc>
          <w:tcPr>
            <w:tcW w:w="1805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0"/>
                <w:szCs w:val="20"/>
              </w:rPr>
              <w:t>Высшая</w:t>
            </w:r>
          </w:p>
        </w:tc>
        <w:tc>
          <w:tcPr>
            <w:tcW w:w="2950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16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03.2018</w:t>
            </w:r>
          </w:p>
        </w:tc>
      </w:tr>
      <w:tr w:rsidR="00F6294A" w:rsidRPr="00FC40FF" w:rsidTr="00FC40FF">
        <w:tc>
          <w:tcPr>
            <w:tcW w:w="1228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43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Пулатова Лилия Петровна</w:t>
            </w:r>
          </w:p>
        </w:tc>
        <w:tc>
          <w:tcPr>
            <w:tcW w:w="4860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805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СЗД</w:t>
            </w:r>
          </w:p>
        </w:tc>
        <w:tc>
          <w:tcPr>
            <w:tcW w:w="2950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40FF">
              <w:rPr>
                <w:rFonts w:ascii="Times New Roman" w:hAnsi="Times New Roman"/>
              </w:rPr>
              <w:t>17.03.2016</w:t>
            </w:r>
          </w:p>
        </w:tc>
      </w:tr>
    </w:tbl>
    <w:p w:rsidR="00F6294A" w:rsidRPr="006F4A06" w:rsidRDefault="00F6294A" w:rsidP="00D05066">
      <w:pPr>
        <w:pStyle w:val="ListParagraph"/>
        <w:numPr>
          <w:ilvl w:val="0"/>
          <w:numId w:val="2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F4A06"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  <w:t xml:space="preserve">ТЕМЫ  САМООБРАЗОВАНИЯ ПЕДАГОГОВ </w:t>
      </w:r>
      <w:r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  <w:t>МО</w:t>
      </w:r>
    </w:p>
    <w:p w:rsidR="00F6294A" w:rsidRPr="006F4A06" w:rsidRDefault="00F6294A" w:rsidP="00D050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7"/>
        <w:gridCol w:w="3948"/>
        <w:gridCol w:w="6849"/>
        <w:gridCol w:w="3042"/>
      </w:tblGrid>
      <w:tr w:rsidR="00F6294A" w:rsidRPr="00FC40FF" w:rsidTr="00FC40FF">
        <w:tc>
          <w:tcPr>
            <w:tcW w:w="947" w:type="dxa"/>
          </w:tcPr>
          <w:p w:rsidR="00F6294A" w:rsidRPr="00FC40FF" w:rsidRDefault="00F6294A" w:rsidP="00FC40FF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color w:val="000000"/>
                <w:szCs w:val="29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Cs w:val="29"/>
              </w:rPr>
              <w:t>№</w:t>
            </w:r>
          </w:p>
        </w:tc>
        <w:tc>
          <w:tcPr>
            <w:tcW w:w="3948" w:type="dxa"/>
          </w:tcPr>
          <w:p w:rsidR="00F6294A" w:rsidRPr="00FC40FF" w:rsidRDefault="00F6294A" w:rsidP="00FC40FF">
            <w:pPr>
              <w:spacing w:after="0" w:line="240" w:lineRule="atLeast"/>
              <w:jc w:val="center"/>
              <w:rPr>
                <w:rFonts w:ascii="Times New Roman" w:hAnsi="Times New Roman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Cs w:val="29"/>
              </w:rPr>
              <w:t>ФИО УЧИТЕЛЯ</w:t>
            </w:r>
          </w:p>
        </w:tc>
        <w:tc>
          <w:tcPr>
            <w:tcW w:w="6849" w:type="dxa"/>
          </w:tcPr>
          <w:p w:rsidR="00F6294A" w:rsidRPr="00FC40FF" w:rsidRDefault="00F6294A" w:rsidP="00FC40FF">
            <w:pPr>
              <w:spacing w:after="0" w:line="240" w:lineRule="atLeast"/>
              <w:jc w:val="center"/>
              <w:rPr>
                <w:rFonts w:ascii="Times New Roman" w:hAnsi="Times New Roman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Cs w:val="29"/>
              </w:rPr>
              <w:t>ТЕМА САМООБРАЗОВАНИЯ</w:t>
            </w:r>
          </w:p>
        </w:tc>
        <w:tc>
          <w:tcPr>
            <w:tcW w:w="3042" w:type="dxa"/>
          </w:tcPr>
          <w:p w:rsidR="00F6294A" w:rsidRPr="00FC40FF" w:rsidRDefault="00F6294A" w:rsidP="00FC40FF">
            <w:pPr>
              <w:spacing w:after="0" w:line="240" w:lineRule="atLeast"/>
              <w:jc w:val="center"/>
              <w:rPr>
                <w:rFonts w:ascii="Times New Roman" w:hAnsi="Times New Roman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Cs w:val="29"/>
              </w:rPr>
              <w:t>СРОКИ РАБОТЫ НАД ТЕМОЙ</w:t>
            </w:r>
          </w:p>
        </w:tc>
      </w:tr>
      <w:tr w:rsidR="00F6294A" w:rsidRPr="00FC40FF" w:rsidTr="00FC40FF">
        <w:tc>
          <w:tcPr>
            <w:tcW w:w="94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8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Деркач Надежда Александровна</w:t>
            </w:r>
          </w:p>
        </w:tc>
        <w:tc>
          <w:tcPr>
            <w:tcW w:w="6849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Применение компьютерных технологий на уроках математики</w:t>
            </w:r>
          </w:p>
        </w:tc>
        <w:tc>
          <w:tcPr>
            <w:tcW w:w="304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2020-2024</w:t>
            </w:r>
          </w:p>
        </w:tc>
      </w:tr>
      <w:tr w:rsidR="00F6294A" w:rsidRPr="00FC40FF" w:rsidTr="00FC40FF">
        <w:tc>
          <w:tcPr>
            <w:tcW w:w="94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48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Добржанская Елена Анатольевна</w:t>
            </w:r>
          </w:p>
        </w:tc>
        <w:tc>
          <w:tcPr>
            <w:tcW w:w="6849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Дифференцированный подход в обучении информатики</w:t>
            </w:r>
          </w:p>
        </w:tc>
        <w:tc>
          <w:tcPr>
            <w:tcW w:w="3042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2020-2024</w:t>
            </w:r>
          </w:p>
        </w:tc>
      </w:tr>
      <w:tr w:rsidR="00F6294A" w:rsidRPr="00FC40FF" w:rsidTr="00FC40FF">
        <w:tc>
          <w:tcPr>
            <w:tcW w:w="94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48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Дружинец Наталия Николаевна</w:t>
            </w:r>
          </w:p>
        </w:tc>
        <w:tc>
          <w:tcPr>
            <w:tcW w:w="6849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ИКТ на уроках математики</w:t>
            </w:r>
          </w:p>
        </w:tc>
        <w:tc>
          <w:tcPr>
            <w:tcW w:w="3042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2020-2024</w:t>
            </w:r>
          </w:p>
        </w:tc>
      </w:tr>
      <w:tr w:rsidR="00F6294A" w:rsidRPr="00FC40FF" w:rsidTr="00FC40FF">
        <w:tc>
          <w:tcPr>
            <w:tcW w:w="94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48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Зуб Людмила Владимировна</w:t>
            </w:r>
          </w:p>
        </w:tc>
        <w:tc>
          <w:tcPr>
            <w:tcW w:w="6849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Развитие творческих способностей обучающихся  через решение конкурсных задач</w:t>
            </w:r>
          </w:p>
        </w:tc>
        <w:tc>
          <w:tcPr>
            <w:tcW w:w="3042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2020-2024</w:t>
            </w:r>
          </w:p>
        </w:tc>
      </w:tr>
      <w:tr w:rsidR="00F6294A" w:rsidRPr="00FC40FF" w:rsidTr="00FC40FF">
        <w:tc>
          <w:tcPr>
            <w:tcW w:w="94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48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Иваненко Анна Николаевна</w:t>
            </w:r>
          </w:p>
        </w:tc>
        <w:tc>
          <w:tcPr>
            <w:tcW w:w="6849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3C1E00"/>
                <w:sz w:val="20"/>
                <w:szCs w:val="20"/>
                <w:shd w:val="clear" w:color="auto" w:fill="FFFFFF"/>
              </w:rPr>
              <w:t>Активизация познавательной деятельности обучающихся на уроках информатики в соответствии с ФГОС.</w:t>
            </w:r>
          </w:p>
        </w:tc>
        <w:tc>
          <w:tcPr>
            <w:tcW w:w="3042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2020-2024</w:t>
            </w:r>
          </w:p>
        </w:tc>
      </w:tr>
      <w:tr w:rsidR="00F6294A" w:rsidRPr="00FC40FF" w:rsidTr="00FC40FF">
        <w:tc>
          <w:tcPr>
            <w:tcW w:w="94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48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КокчееваРохиеЭльмировна</w:t>
            </w:r>
          </w:p>
        </w:tc>
        <w:tc>
          <w:tcPr>
            <w:tcW w:w="6849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Организация самостоятельной работы на уроках</w:t>
            </w:r>
          </w:p>
        </w:tc>
        <w:tc>
          <w:tcPr>
            <w:tcW w:w="3042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2020-2024</w:t>
            </w:r>
          </w:p>
        </w:tc>
      </w:tr>
      <w:tr w:rsidR="00F6294A" w:rsidRPr="00FC40FF" w:rsidTr="00FC40FF">
        <w:tc>
          <w:tcPr>
            <w:tcW w:w="94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48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0"/>
                <w:szCs w:val="20"/>
              </w:rPr>
              <w:t>Мороз Людмила Павловна</w:t>
            </w:r>
          </w:p>
        </w:tc>
        <w:tc>
          <w:tcPr>
            <w:tcW w:w="6849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3C1E00"/>
                <w:szCs w:val="20"/>
                <w:shd w:val="clear" w:color="auto" w:fill="FFFFFF"/>
              </w:rPr>
              <w:t>Развитие творческих способностей учащихся на уроках физики</w:t>
            </w:r>
          </w:p>
        </w:tc>
        <w:tc>
          <w:tcPr>
            <w:tcW w:w="3042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2020-2024</w:t>
            </w:r>
          </w:p>
        </w:tc>
      </w:tr>
      <w:tr w:rsidR="00F6294A" w:rsidRPr="00FC40FF" w:rsidTr="00FC40FF">
        <w:tc>
          <w:tcPr>
            <w:tcW w:w="94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48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Пулатова Лилия Петровна</w:t>
            </w:r>
          </w:p>
        </w:tc>
        <w:tc>
          <w:tcPr>
            <w:tcW w:w="6849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Личностно-ориентированное обучение на уроках математики</w:t>
            </w:r>
          </w:p>
        </w:tc>
        <w:tc>
          <w:tcPr>
            <w:tcW w:w="3042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2020-2024</w:t>
            </w:r>
          </w:p>
        </w:tc>
      </w:tr>
      <w:tr w:rsidR="00F6294A" w:rsidRPr="00FC40FF" w:rsidTr="00FC40FF">
        <w:tc>
          <w:tcPr>
            <w:tcW w:w="94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48" w:type="dxa"/>
          </w:tcPr>
          <w:p w:rsidR="00F6294A" w:rsidRPr="00FC40FF" w:rsidRDefault="00F6294A" w:rsidP="00FC40F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9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294A" w:rsidRPr="00BE3356" w:rsidRDefault="00F6294A" w:rsidP="00D05066">
      <w:pPr>
        <w:pStyle w:val="ListParagraph"/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F6294A" w:rsidRPr="006F4A06" w:rsidRDefault="00F6294A" w:rsidP="00D05066">
      <w:pPr>
        <w:pStyle w:val="ListParagraph"/>
        <w:numPr>
          <w:ilvl w:val="0"/>
          <w:numId w:val="2"/>
        </w:numPr>
        <w:spacing w:after="0" w:line="240" w:lineRule="auto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F4A06">
        <w:rPr>
          <w:rFonts w:ascii="Times New Roman" w:hAnsi="Times New Roman"/>
          <w:b/>
          <w:bCs/>
          <w:color w:val="000000"/>
          <w:sz w:val="29"/>
          <w:szCs w:val="29"/>
          <w:lang w:eastAsia="ru-RU"/>
        </w:rPr>
        <w:t>АДРЕСА  ПРОФЕССИОНАЛЬНОГО  ОПЫТА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1"/>
        <w:gridCol w:w="2410"/>
        <w:gridCol w:w="7165"/>
      </w:tblGrid>
      <w:tr w:rsidR="00F6294A" w:rsidRPr="00FC40FF" w:rsidTr="00FC40FF">
        <w:tc>
          <w:tcPr>
            <w:tcW w:w="4491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Cs w:val="20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Cs w:val="29"/>
              </w:rPr>
              <w:t>ФИО  педагога, способного поделиться опытом</w:t>
            </w:r>
          </w:p>
        </w:tc>
        <w:tc>
          <w:tcPr>
            <w:tcW w:w="241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Cs w:val="29"/>
              </w:rPr>
              <w:t>Уровень представления опыта</w:t>
            </w:r>
          </w:p>
        </w:tc>
        <w:tc>
          <w:tcPr>
            <w:tcW w:w="7165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Cs w:val="20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Cs w:val="29"/>
              </w:rPr>
              <w:t>Содержание опыта</w:t>
            </w:r>
          </w:p>
        </w:tc>
      </w:tr>
      <w:tr w:rsidR="00F6294A" w:rsidRPr="00FC40FF" w:rsidTr="00FC40FF">
        <w:tc>
          <w:tcPr>
            <w:tcW w:w="4491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9"/>
                <w:szCs w:val="29"/>
              </w:rPr>
            </w:pPr>
            <w:r w:rsidRPr="00FC40FF">
              <w:rPr>
                <w:rFonts w:ascii="Times New Roman" w:hAnsi="Times New Roman"/>
                <w:bCs/>
                <w:color w:val="000000"/>
                <w:sz w:val="24"/>
                <w:szCs w:val="29"/>
              </w:rPr>
              <w:t>Дружинец Наталия Николаевна</w:t>
            </w:r>
          </w:p>
        </w:tc>
        <w:tc>
          <w:tcPr>
            <w:tcW w:w="241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9"/>
                <w:szCs w:val="29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Школа, город</w:t>
            </w:r>
          </w:p>
        </w:tc>
        <w:tc>
          <w:tcPr>
            <w:tcW w:w="7165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textAlignment w:val="baseline"/>
              <w:rPr>
                <w:rFonts w:ascii="Times New Roman" w:hAnsi="Times New Roman"/>
                <w:b/>
                <w:bCs/>
                <w:color w:val="000000"/>
                <w:sz w:val="29"/>
                <w:szCs w:val="29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Использование ИКТ на уроках и во внеурочной деятельности</w:t>
            </w:r>
          </w:p>
        </w:tc>
      </w:tr>
      <w:tr w:rsidR="00F6294A" w:rsidRPr="00FC40FF" w:rsidTr="00FC40FF">
        <w:tc>
          <w:tcPr>
            <w:tcW w:w="4491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9"/>
              </w:rPr>
            </w:pPr>
            <w:r w:rsidRPr="00FC40FF">
              <w:rPr>
                <w:rFonts w:ascii="Times New Roman" w:hAnsi="Times New Roman"/>
                <w:bCs/>
                <w:color w:val="000000"/>
                <w:sz w:val="24"/>
                <w:szCs w:val="29"/>
              </w:rPr>
              <w:t>Мороз Людмила Павловна</w:t>
            </w:r>
          </w:p>
        </w:tc>
        <w:tc>
          <w:tcPr>
            <w:tcW w:w="241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Школа, город</w:t>
            </w:r>
          </w:p>
        </w:tc>
        <w:tc>
          <w:tcPr>
            <w:tcW w:w="7165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Краткий справочник по общему курсу физики.</w:t>
            </w:r>
          </w:p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Интернет проект «Копилка уроков – сайт для учителей»</w:t>
            </w:r>
          </w:p>
        </w:tc>
      </w:tr>
      <w:tr w:rsidR="00F6294A" w:rsidRPr="00FC40FF" w:rsidTr="00FC40FF">
        <w:tc>
          <w:tcPr>
            <w:tcW w:w="4491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9"/>
              </w:rPr>
            </w:pPr>
            <w:r w:rsidRPr="00FC40FF">
              <w:rPr>
                <w:rFonts w:ascii="Times New Roman" w:hAnsi="Times New Roman"/>
                <w:bCs/>
                <w:color w:val="000000"/>
                <w:sz w:val="24"/>
                <w:szCs w:val="29"/>
              </w:rPr>
              <w:t>Зуб Людмила Владимировна</w:t>
            </w:r>
          </w:p>
        </w:tc>
        <w:tc>
          <w:tcPr>
            <w:tcW w:w="241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Школа, город</w:t>
            </w:r>
          </w:p>
        </w:tc>
        <w:tc>
          <w:tcPr>
            <w:tcW w:w="7165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Математические конкурсы, как среда обучения учащихся</w:t>
            </w:r>
          </w:p>
        </w:tc>
      </w:tr>
      <w:tr w:rsidR="00F6294A" w:rsidRPr="00FC40FF" w:rsidTr="00FC40FF">
        <w:tc>
          <w:tcPr>
            <w:tcW w:w="4491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9"/>
              </w:rPr>
            </w:pPr>
            <w:r w:rsidRPr="00FC40FF">
              <w:rPr>
                <w:rFonts w:ascii="Times New Roman" w:hAnsi="Times New Roman"/>
                <w:bCs/>
                <w:color w:val="000000"/>
                <w:sz w:val="24"/>
                <w:szCs w:val="29"/>
              </w:rPr>
              <w:t>Добржанская Елена Анатольевна</w:t>
            </w:r>
          </w:p>
        </w:tc>
        <w:tc>
          <w:tcPr>
            <w:tcW w:w="241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Школа, город</w:t>
            </w:r>
          </w:p>
        </w:tc>
        <w:tc>
          <w:tcPr>
            <w:tcW w:w="7165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Подготовка обучающихся к ЕГЭ, ОГЭ</w:t>
            </w:r>
          </w:p>
        </w:tc>
      </w:tr>
      <w:tr w:rsidR="00F6294A" w:rsidRPr="00FC40FF" w:rsidTr="00FC40FF">
        <w:tc>
          <w:tcPr>
            <w:tcW w:w="4491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9"/>
              </w:rPr>
            </w:pPr>
          </w:p>
        </w:tc>
        <w:tc>
          <w:tcPr>
            <w:tcW w:w="241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5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294A" w:rsidRDefault="00F6294A" w:rsidP="00BE335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BE335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КАЛЕНДАРНЫЙ  ПЛАН   РАБОТЫ   МО</w:t>
      </w:r>
    </w:p>
    <w:p w:rsidR="00F6294A" w:rsidRPr="00C44C4B" w:rsidRDefault="00F6294A" w:rsidP="00BE3356">
      <w:pPr>
        <w:pStyle w:val="ListParagraph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F4A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ОРГАНИЗАЦИОННО – АНАЛИТИЧЕСКАЯ   ДЕЯТЕЛЬНОСТЬ</w:t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6"/>
        <w:gridCol w:w="2123"/>
        <w:gridCol w:w="2188"/>
        <w:gridCol w:w="2059"/>
      </w:tblGrid>
      <w:tr w:rsidR="00F6294A" w:rsidRPr="00FC40FF" w:rsidTr="00FC40FF">
        <w:tc>
          <w:tcPr>
            <w:tcW w:w="8206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 w:rsidRPr="00FC40FF">
              <w:rPr>
                <w:rFonts w:ascii="Times New Roman" w:hAnsi="Times New Roman"/>
                <w:b/>
                <w:sz w:val="28"/>
                <w:szCs w:val="20"/>
              </w:rPr>
              <w:t>Основные виды работы</w:t>
            </w:r>
          </w:p>
        </w:tc>
        <w:tc>
          <w:tcPr>
            <w:tcW w:w="2123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 w:rsidRPr="00FC40FF">
              <w:rPr>
                <w:rFonts w:ascii="Times New Roman" w:hAnsi="Times New Roman"/>
                <w:b/>
                <w:sz w:val="28"/>
                <w:szCs w:val="20"/>
              </w:rPr>
              <w:t>Сроки выполнения</w:t>
            </w:r>
          </w:p>
        </w:tc>
        <w:tc>
          <w:tcPr>
            <w:tcW w:w="2188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 w:rsidRPr="00FC40FF">
              <w:rPr>
                <w:rFonts w:ascii="Times New Roman" w:hAnsi="Times New Roman"/>
                <w:b/>
                <w:sz w:val="28"/>
                <w:szCs w:val="20"/>
              </w:rPr>
              <w:t xml:space="preserve">Ответственные </w:t>
            </w:r>
          </w:p>
        </w:tc>
        <w:tc>
          <w:tcPr>
            <w:tcW w:w="2059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 w:rsidRPr="00FC40FF">
              <w:rPr>
                <w:rFonts w:ascii="Times New Roman" w:hAnsi="Times New Roman"/>
                <w:b/>
                <w:sz w:val="28"/>
                <w:szCs w:val="20"/>
              </w:rPr>
              <w:t xml:space="preserve">Результаты </w:t>
            </w:r>
          </w:p>
        </w:tc>
      </w:tr>
      <w:tr w:rsidR="00F6294A" w:rsidRPr="00FC40FF" w:rsidTr="00FC40FF">
        <w:tc>
          <w:tcPr>
            <w:tcW w:w="820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0"/>
              </w:rPr>
              <w:t>Изучение нормативных документов ФГОС ООО.  Обсуждение рабочих программ, программ элективных  занятий, планов индивидуальных занятий.</w:t>
            </w:r>
          </w:p>
        </w:tc>
        <w:tc>
          <w:tcPr>
            <w:tcW w:w="2123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 xml:space="preserve">август </w:t>
            </w:r>
          </w:p>
        </w:tc>
        <w:tc>
          <w:tcPr>
            <w:tcW w:w="2188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Зуб Л.В.</w:t>
            </w:r>
          </w:p>
        </w:tc>
        <w:tc>
          <w:tcPr>
            <w:tcW w:w="2059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F6294A" w:rsidRPr="00FC40FF" w:rsidTr="00FC40FF">
        <w:tc>
          <w:tcPr>
            <w:tcW w:w="820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0"/>
              </w:rPr>
              <w:t>Внедрение в учебный процесс современных педагогических технологий, средств обучения и ИКТ в условиях дистанционного обучения</w:t>
            </w:r>
          </w:p>
        </w:tc>
        <w:tc>
          <w:tcPr>
            <w:tcW w:w="2123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в течение года</w:t>
            </w:r>
          </w:p>
        </w:tc>
        <w:tc>
          <w:tcPr>
            <w:tcW w:w="2188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Учителя МО</w:t>
            </w:r>
          </w:p>
        </w:tc>
        <w:tc>
          <w:tcPr>
            <w:tcW w:w="2059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294A" w:rsidRPr="00FC40FF" w:rsidTr="00FC40FF">
        <w:tc>
          <w:tcPr>
            <w:tcW w:w="820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0"/>
              </w:rPr>
              <w:t>Проведение предметных недель</w:t>
            </w:r>
          </w:p>
        </w:tc>
        <w:tc>
          <w:tcPr>
            <w:tcW w:w="2123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в течение года</w:t>
            </w:r>
          </w:p>
        </w:tc>
        <w:tc>
          <w:tcPr>
            <w:tcW w:w="2188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Учителя МО</w:t>
            </w:r>
          </w:p>
        </w:tc>
        <w:tc>
          <w:tcPr>
            <w:tcW w:w="2059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294A" w:rsidRPr="00FC40FF" w:rsidTr="00FC40FF">
        <w:tc>
          <w:tcPr>
            <w:tcW w:w="820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0"/>
              </w:rPr>
              <w:t xml:space="preserve">Обсуждение докладов и выступлений коллег на конференциях, семинарах, заседаниях педагогического совета  </w:t>
            </w:r>
          </w:p>
        </w:tc>
        <w:tc>
          <w:tcPr>
            <w:tcW w:w="2123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в течение года</w:t>
            </w:r>
          </w:p>
        </w:tc>
        <w:tc>
          <w:tcPr>
            <w:tcW w:w="2188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Учителя МО</w:t>
            </w:r>
          </w:p>
        </w:tc>
        <w:tc>
          <w:tcPr>
            <w:tcW w:w="2059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294A" w:rsidRPr="00FC40FF" w:rsidTr="00FC40FF">
        <w:tc>
          <w:tcPr>
            <w:tcW w:w="820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0"/>
              </w:rPr>
              <w:t>Обсуждение экзаменационных материалов.</w:t>
            </w:r>
            <w:r w:rsidRPr="00FC40FF">
              <w:rPr>
                <w:rFonts w:ascii="Times New Roman" w:hAnsi="Times New Roman"/>
                <w:szCs w:val="20"/>
              </w:rPr>
              <w:t>Анализ ошибок учащихся на экзаменах, корректировка работы на новый учебный год (подготовка к экзаменам).</w:t>
            </w:r>
          </w:p>
        </w:tc>
        <w:tc>
          <w:tcPr>
            <w:tcW w:w="2123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в течение года</w:t>
            </w:r>
          </w:p>
        </w:tc>
        <w:tc>
          <w:tcPr>
            <w:tcW w:w="2188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Учителя МО</w:t>
            </w:r>
          </w:p>
        </w:tc>
        <w:tc>
          <w:tcPr>
            <w:tcW w:w="2059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294A" w:rsidRPr="00FC40FF" w:rsidTr="00FC40FF">
        <w:tc>
          <w:tcPr>
            <w:tcW w:w="820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0"/>
              </w:rPr>
              <w:t>Совершенствование оснащения учебных кабинетов</w:t>
            </w:r>
          </w:p>
        </w:tc>
        <w:tc>
          <w:tcPr>
            <w:tcW w:w="2123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в течение года</w:t>
            </w:r>
          </w:p>
        </w:tc>
        <w:tc>
          <w:tcPr>
            <w:tcW w:w="2188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Учителя МО</w:t>
            </w:r>
          </w:p>
        </w:tc>
        <w:tc>
          <w:tcPr>
            <w:tcW w:w="2059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294A" w:rsidRPr="00FC40FF" w:rsidTr="00FC40FF">
        <w:tc>
          <w:tcPr>
            <w:tcW w:w="820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0"/>
              </w:rPr>
              <w:t xml:space="preserve">Ознакомление с новинками методической литературы </w:t>
            </w:r>
          </w:p>
        </w:tc>
        <w:tc>
          <w:tcPr>
            <w:tcW w:w="2123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8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Учителя МО</w:t>
            </w:r>
          </w:p>
        </w:tc>
        <w:tc>
          <w:tcPr>
            <w:tcW w:w="2059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294A" w:rsidRPr="00FC40FF" w:rsidTr="00FC40FF">
        <w:tc>
          <w:tcPr>
            <w:tcW w:w="820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Уточнение банка данных педагогических работников.</w:t>
            </w:r>
          </w:p>
        </w:tc>
        <w:tc>
          <w:tcPr>
            <w:tcW w:w="2123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сентябрь</w:t>
            </w:r>
          </w:p>
        </w:tc>
        <w:tc>
          <w:tcPr>
            <w:tcW w:w="2188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Зуб Л.В.</w:t>
            </w:r>
          </w:p>
        </w:tc>
        <w:tc>
          <w:tcPr>
            <w:tcW w:w="2059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F6294A" w:rsidRPr="00FC40FF" w:rsidTr="00FC40FF">
        <w:tc>
          <w:tcPr>
            <w:tcW w:w="820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Уточнение  тем научно-исследовательской работы.</w:t>
            </w:r>
          </w:p>
        </w:tc>
        <w:tc>
          <w:tcPr>
            <w:tcW w:w="2123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 xml:space="preserve">сентябрь </w:t>
            </w:r>
          </w:p>
        </w:tc>
        <w:tc>
          <w:tcPr>
            <w:tcW w:w="2188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Учителя МО</w:t>
            </w:r>
          </w:p>
        </w:tc>
        <w:tc>
          <w:tcPr>
            <w:tcW w:w="2059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F6294A" w:rsidRPr="00FC40FF" w:rsidTr="00FC40FF">
        <w:tc>
          <w:tcPr>
            <w:tcW w:w="8206" w:type="dxa"/>
          </w:tcPr>
          <w:p w:rsidR="00F6294A" w:rsidRPr="00FC40FF" w:rsidRDefault="00F6294A" w:rsidP="00FC40FF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Организация команд для участия в международных конкурсах.</w:t>
            </w:r>
          </w:p>
        </w:tc>
        <w:tc>
          <w:tcPr>
            <w:tcW w:w="2123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октябрь - ноябрь</w:t>
            </w:r>
          </w:p>
        </w:tc>
        <w:tc>
          <w:tcPr>
            <w:tcW w:w="2188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Учителя МО</w:t>
            </w:r>
          </w:p>
        </w:tc>
        <w:tc>
          <w:tcPr>
            <w:tcW w:w="2059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F6294A" w:rsidRPr="00FC40FF" w:rsidTr="00FC40FF">
        <w:tc>
          <w:tcPr>
            <w:tcW w:w="820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Консультации  по  составлению рабочей учебной программы по предметам. Анализ рабочих учебных программ.</w:t>
            </w:r>
          </w:p>
        </w:tc>
        <w:tc>
          <w:tcPr>
            <w:tcW w:w="2123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август</w:t>
            </w:r>
          </w:p>
        </w:tc>
        <w:tc>
          <w:tcPr>
            <w:tcW w:w="2188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Дружинец Н.Н.</w:t>
            </w:r>
          </w:p>
        </w:tc>
        <w:tc>
          <w:tcPr>
            <w:tcW w:w="2059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F6294A" w:rsidRPr="00FC40FF" w:rsidTr="00FC40FF">
        <w:tc>
          <w:tcPr>
            <w:tcW w:w="820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Подготовка  команды одаренных детей для  участия в олимпиадах, МАН по базовым дисциплинам.</w:t>
            </w:r>
          </w:p>
        </w:tc>
        <w:tc>
          <w:tcPr>
            <w:tcW w:w="2123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сентябрь</w:t>
            </w:r>
          </w:p>
        </w:tc>
        <w:tc>
          <w:tcPr>
            <w:tcW w:w="2188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Учителя МО</w:t>
            </w:r>
          </w:p>
        </w:tc>
        <w:tc>
          <w:tcPr>
            <w:tcW w:w="2059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F6294A" w:rsidRPr="00FC40FF" w:rsidTr="00FC40FF">
        <w:tc>
          <w:tcPr>
            <w:tcW w:w="820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Участие  впедагогических консилиумах по адаптации учащихся  5,10,  классов.</w:t>
            </w:r>
          </w:p>
        </w:tc>
        <w:tc>
          <w:tcPr>
            <w:tcW w:w="2123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по плану школы</w:t>
            </w:r>
          </w:p>
        </w:tc>
        <w:tc>
          <w:tcPr>
            <w:tcW w:w="2188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Учителя МО</w:t>
            </w:r>
          </w:p>
        </w:tc>
        <w:tc>
          <w:tcPr>
            <w:tcW w:w="2059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F6294A" w:rsidRPr="00FC40FF" w:rsidTr="00FC40FF">
        <w:tc>
          <w:tcPr>
            <w:tcW w:w="820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Организация  наставничества над  молодым  и вновь прибывшим специалистом.</w:t>
            </w:r>
          </w:p>
        </w:tc>
        <w:tc>
          <w:tcPr>
            <w:tcW w:w="2123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в течение года</w:t>
            </w:r>
          </w:p>
        </w:tc>
        <w:tc>
          <w:tcPr>
            <w:tcW w:w="2188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Дружинец Н.Н.</w:t>
            </w:r>
          </w:p>
        </w:tc>
        <w:tc>
          <w:tcPr>
            <w:tcW w:w="2059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</w:tr>
    </w:tbl>
    <w:p w:rsidR="00F6294A" w:rsidRPr="009B4480" w:rsidRDefault="00F6294A" w:rsidP="00D0506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6294A" w:rsidRPr="007F54C6" w:rsidRDefault="00F6294A" w:rsidP="007F54C6">
      <w:pPr>
        <w:spacing w:after="0" w:line="240" w:lineRule="auto"/>
        <w:ind w:left="1767"/>
        <w:rPr>
          <w:rFonts w:ascii="Times New Roman" w:hAnsi="Times New Roman"/>
          <w:sz w:val="24"/>
          <w:szCs w:val="24"/>
        </w:rPr>
      </w:pPr>
    </w:p>
    <w:p w:rsidR="00F6294A" w:rsidRPr="007F54C6" w:rsidRDefault="00F6294A" w:rsidP="007F54C6">
      <w:pPr>
        <w:spacing w:after="0" w:line="240" w:lineRule="auto"/>
        <w:ind w:left="1767"/>
        <w:rPr>
          <w:rFonts w:ascii="Times New Roman" w:hAnsi="Times New Roman"/>
          <w:sz w:val="24"/>
          <w:szCs w:val="24"/>
        </w:rPr>
      </w:pPr>
    </w:p>
    <w:p w:rsidR="00F6294A" w:rsidRPr="007F54C6" w:rsidRDefault="00F6294A" w:rsidP="007F54C6">
      <w:pPr>
        <w:spacing w:after="0" w:line="240" w:lineRule="auto"/>
        <w:ind w:left="1767"/>
        <w:rPr>
          <w:rFonts w:ascii="Times New Roman" w:hAnsi="Times New Roman"/>
          <w:sz w:val="24"/>
          <w:szCs w:val="24"/>
        </w:rPr>
      </w:pPr>
    </w:p>
    <w:p w:rsidR="00F6294A" w:rsidRPr="007F54C6" w:rsidRDefault="00F6294A" w:rsidP="007F54C6">
      <w:pPr>
        <w:spacing w:after="0" w:line="240" w:lineRule="auto"/>
        <w:ind w:left="1767"/>
        <w:rPr>
          <w:rFonts w:ascii="Times New Roman" w:hAnsi="Times New Roman"/>
          <w:sz w:val="24"/>
          <w:szCs w:val="24"/>
        </w:rPr>
      </w:pPr>
    </w:p>
    <w:p w:rsidR="00F6294A" w:rsidRPr="007F54C6" w:rsidRDefault="00F6294A" w:rsidP="007F54C6">
      <w:pPr>
        <w:spacing w:after="0" w:line="240" w:lineRule="auto"/>
        <w:ind w:left="1767"/>
        <w:rPr>
          <w:rFonts w:ascii="Times New Roman" w:hAnsi="Times New Roman"/>
          <w:sz w:val="24"/>
          <w:szCs w:val="24"/>
        </w:rPr>
      </w:pPr>
    </w:p>
    <w:p w:rsidR="00F6294A" w:rsidRPr="007F54C6" w:rsidRDefault="00F6294A" w:rsidP="007F54C6">
      <w:pPr>
        <w:spacing w:after="0" w:line="240" w:lineRule="auto"/>
        <w:ind w:left="1767"/>
        <w:rPr>
          <w:rFonts w:ascii="Times New Roman" w:hAnsi="Times New Roman"/>
          <w:sz w:val="24"/>
          <w:szCs w:val="24"/>
        </w:rPr>
      </w:pPr>
    </w:p>
    <w:p w:rsidR="00F6294A" w:rsidRPr="007F54C6" w:rsidRDefault="00F6294A" w:rsidP="007F54C6">
      <w:pPr>
        <w:spacing w:after="0" w:line="240" w:lineRule="auto"/>
        <w:ind w:left="1767"/>
        <w:rPr>
          <w:rFonts w:ascii="Times New Roman" w:hAnsi="Times New Roman"/>
          <w:sz w:val="24"/>
          <w:szCs w:val="24"/>
        </w:rPr>
      </w:pPr>
    </w:p>
    <w:p w:rsidR="00F6294A" w:rsidRPr="007F54C6" w:rsidRDefault="00F6294A" w:rsidP="007F54C6">
      <w:pPr>
        <w:spacing w:after="0" w:line="240" w:lineRule="auto"/>
        <w:ind w:left="1767"/>
        <w:rPr>
          <w:rFonts w:ascii="Times New Roman" w:hAnsi="Times New Roman"/>
          <w:sz w:val="24"/>
          <w:szCs w:val="24"/>
        </w:rPr>
      </w:pPr>
    </w:p>
    <w:p w:rsidR="00F6294A" w:rsidRPr="007F54C6" w:rsidRDefault="00F6294A" w:rsidP="007F54C6">
      <w:pPr>
        <w:spacing w:after="0" w:line="240" w:lineRule="auto"/>
        <w:ind w:left="1767"/>
        <w:rPr>
          <w:rFonts w:ascii="Times New Roman" w:hAnsi="Times New Roman"/>
          <w:sz w:val="24"/>
          <w:szCs w:val="24"/>
        </w:rPr>
      </w:pPr>
    </w:p>
    <w:p w:rsidR="00F6294A" w:rsidRPr="007F54C6" w:rsidRDefault="00F6294A" w:rsidP="007F54C6">
      <w:pPr>
        <w:spacing w:after="0" w:line="240" w:lineRule="auto"/>
        <w:ind w:left="1767"/>
        <w:rPr>
          <w:rFonts w:ascii="Times New Roman" w:hAnsi="Times New Roman"/>
          <w:sz w:val="24"/>
          <w:szCs w:val="24"/>
        </w:rPr>
      </w:pPr>
    </w:p>
    <w:p w:rsidR="00F6294A" w:rsidRPr="007F54C6" w:rsidRDefault="00F6294A" w:rsidP="007F54C6">
      <w:pPr>
        <w:spacing w:after="0" w:line="240" w:lineRule="auto"/>
        <w:ind w:left="1767"/>
        <w:rPr>
          <w:rFonts w:ascii="Times New Roman" w:hAnsi="Times New Roman"/>
          <w:sz w:val="24"/>
          <w:szCs w:val="24"/>
        </w:rPr>
      </w:pPr>
    </w:p>
    <w:p w:rsidR="00F6294A" w:rsidRPr="007F54C6" w:rsidRDefault="00F6294A" w:rsidP="007F54C6">
      <w:pPr>
        <w:spacing w:after="0" w:line="240" w:lineRule="auto"/>
        <w:ind w:left="1767"/>
        <w:rPr>
          <w:rFonts w:ascii="Times New Roman" w:hAnsi="Times New Roman"/>
          <w:sz w:val="24"/>
          <w:szCs w:val="24"/>
        </w:rPr>
      </w:pPr>
    </w:p>
    <w:p w:rsidR="00F6294A" w:rsidRPr="007F54C6" w:rsidRDefault="00F6294A" w:rsidP="00D0506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F4A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НАУЧНО-ИССЛЕДОВАТЕЛЬСКАЯ  ИННОВАЦИОННАЯ  ДЕЯТЕЛЬНОСТЬ  УЧИТЕЛЕЙ</w:t>
      </w:r>
    </w:p>
    <w:p w:rsidR="00F6294A" w:rsidRPr="004205BC" w:rsidRDefault="00F6294A" w:rsidP="00D0506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8"/>
        <w:gridCol w:w="2212"/>
        <w:gridCol w:w="2466"/>
        <w:gridCol w:w="2234"/>
      </w:tblGrid>
      <w:tr w:rsidR="00F6294A" w:rsidRPr="00FC40FF" w:rsidTr="00FC40FF">
        <w:tc>
          <w:tcPr>
            <w:tcW w:w="7938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ВИДЫ РАБОТЫ</w:t>
            </w:r>
          </w:p>
        </w:tc>
        <w:tc>
          <w:tcPr>
            <w:tcW w:w="2212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СРОКИ ВЫПОЛНЕНИЯ</w:t>
            </w:r>
          </w:p>
        </w:tc>
        <w:tc>
          <w:tcPr>
            <w:tcW w:w="2466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2234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</w:t>
            </w:r>
          </w:p>
        </w:tc>
      </w:tr>
      <w:tr w:rsidR="00F6294A" w:rsidRPr="00FC40FF" w:rsidTr="00FC40FF">
        <w:tc>
          <w:tcPr>
            <w:tcW w:w="7938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40FF">
              <w:rPr>
                <w:rFonts w:ascii="Times New Roman" w:hAnsi="Times New Roman"/>
                <w:sz w:val="24"/>
                <w:szCs w:val="24"/>
                <w:lang w:eastAsia="ru-RU"/>
              </w:rPr>
              <w:t>Семинар для учителей города «Организация образовательной деятельности и использование системы ЭлЖур.»</w:t>
            </w:r>
          </w:p>
        </w:tc>
        <w:tc>
          <w:tcPr>
            <w:tcW w:w="2212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25.09.2020</w:t>
            </w:r>
          </w:p>
        </w:tc>
        <w:tc>
          <w:tcPr>
            <w:tcW w:w="2466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Добржанская Е.А.</w:t>
            </w:r>
          </w:p>
        </w:tc>
        <w:tc>
          <w:tcPr>
            <w:tcW w:w="2234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938" w:type="dxa"/>
          </w:tcPr>
          <w:p w:rsidR="00F6294A" w:rsidRPr="00FC40FF" w:rsidRDefault="00F6294A" w:rsidP="00FC4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Методическая декада "Инновационная деятельность современного педагога в системе общешкольной научно-методической работы",</w:t>
            </w:r>
          </w:p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открытые уроки</w:t>
            </w:r>
          </w:p>
        </w:tc>
        <w:tc>
          <w:tcPr>
            <w:tcW w:w="2212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 плану НМК</w:t>
            </w:r>
          </w:p>
        </w:tc>
        <w:tc>
          <w:tcPr>
            <w:tcW w:w="2466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Зуб Л.В., учителя</w:t>
            </w:r>
          </w:p>
        </w:tc>
        <w:tc>
          <w:tcPr>
            <w:tcW w:w="2234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938" w:type="dxa"/>
          </w:tcPr>
          <w:p w:rsidR="00F6294A" w:rsidRPr="00FC40FF" w:rsidRDefault="00F6294A" w:rsidP="00FC4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Подготовка к Фестивалю наук, предметным олимпиадам,   школьной конференции "Шаг в будущее".</w:t>
            </w:r>
          </w:p>
        </w:tc>
        <w:tc>
          <w:tcPr>
            <w:tcW w:w="2212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 плану НМК</w:t>
            </w:r>
          </w:p>
        </w:tc>
        <w:tc>
          <w:tcPr>
            <w:tcW w:w="2466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Зуб Л.В., учителя</w:t>
            </w:r>
          </w:p>
        </w:tc>
        <w:tc>
          <w:tcPr>
            <w:tcW w:w="2234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rPr>
          <w:trHeight w:val="416"/>
        </w:trPr>
        <w:tc>
          <w:tcPr>
            <w:tcW w:w="7938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 xml:space="preserve">Семинар «Особенности подготовки учащихся к ЕГЭ, олимпиадам по информатике» </w:t>
            </w:r>
          </w:p>
        </w:tc>
        <w:tc>
          <w:tcPr>
            <w:tcW w:w="2212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40FF">
              <w:rPr>
                <w:rFonts w:ascii="Times New Roman" w:hAnsi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466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40FF">
              <w:rPr>
                <w:rFonts w:ascii="Times New Roman" w:hAnsi="Times New Roman"/>
                <w:sz w:val="24"/>
                <w:szCs w:val="24"/>
                <w:lang w:eastAsia="ru-RU"/>
              </w:rPr>
              <w:t>Иваненко А.Н., Добржанская Е.А.</w:t>
            </w:r>
          </w:p>
        </w:tc>
        <w:tc>
          <w:tcPr>
            <w:tcW w:w="2234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938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Представить научно-исследовательские работы МАН</w:t>
            </w:r>
          </w:p>
        </w:tc>
        <w:tc>
          <w:tcPr>
            <w:tcW w:w="2212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466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Зуб Л.В., учителя</w:t>
            </w:r>
          </w:p>
        </w:tc>
        <w:tc>
          <w:tcPr>
            <w:tcW w:w="2234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938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Фестиваль наук "Я ко всем наукам ключ имею…"</w:t>
            </w:r>
          </w:p>
        </w:tc>
        <w:tc>
          <w:tcPr>
            <w:tcW w:w="2212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 плану НМК</w:t>
            </w:r>
          </w:p>
        </w:tc>
        <w:tc>
          <w:tcPr>
            <w:tcW w:w="2466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Зуб Л.В., учителя</w:t>
            </w:r>
          </w:p>
        </w:tc>
        <w:tc>
          <w:tcPr>
            <w:tcW w:w="2234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938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Семинар «Актуальные проблемы подготовки к итоговой аттестации по математике, физике, информатике в 2020-2021 учебном году. Комбинаторика и теория вероятностей в рамках преподавания математики в школе»</w:t>
            </w:r>
          </w:p>
        </w:tc>
        <w:tc>
          <w:tcPr>
            <w:tcW w:w="2212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466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Зуб Л.В., учителя</w:t>
            </w:r>
          </w:p>
        </w:tc>
        <w:tc>
          <w:tcPr>
            <w:tcW w:w="2234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938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Работа в творческой группе по внедрению ФГОС СОО и профильной подготовке (10 класс)</w:t>
            </w:r>
          </w:p>
        </w:tc>
        <w:tc>
          <w:tcPr>
            <w:tcW w:w="221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в течение года</w:t>
            </w:r>
          </w:p>
        </w:tc>
        <w:tc>
          <w:tcPr>
            <w:tcW w:w="2466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40FF">
              <w:rPr>
                <w:rFonts w:ascii="Times New Roman" w:hAnsi="Times New Roman"/>
                <w:sz w:val="24"/>
                <w:szCs w:val="24"/>
                <w:lang w:eastAsia="ru-RU"/>
              </w:rPr>
              <w:t>Дружинец Н.Н. Добржанская Е.А.,</w:t>
            </w:r>
          </w:p>
        </w:tc>
        <w:tc>
          <w:tcPr>
            <w:tcW w:w="2234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94A" w:rsidRPr="00FC40FF" w:rsidTr="00FC40FF">
        <w:tc>
          <w:tcPr>
            <w:tcW w:w="7938" w:type="dxa"/>
          </w:tcPr>
          <w:p w:rsidR="00F6294A" w:rsidRPr="00FC40FF" w:rsidRDefault="00F6294A" w:rsidP="00FC4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Работа в творческаой группе по преподаванию учебного курса «Индивидуальный проект»</w:t>
            </w:r>
          </w:p>
        </w:tc>
        <w:tc>
          <w:tcPr>
            <w:tcW w:w="221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в течение года</w:t>
            </w:r>
          </w:p>
        </w:tc>
        <w:tc>
          <w:tcPr>
            <w:tcW w:w="2466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40FF">
              <w:rPr>
                <w:rFonts w:ascii="Times New Roman" w:hAnsi="Times New Roman"/>
                <w:sz w:val="24"/>
                <w:szCs w:val="24"/>
                <w:lang w:eastAsia="ru-RU"/>
              </w:rPr>
              <w:t>Бакулева Л.В., Кокчеева Р.Э.,</w:t>
            </w:r>
          </w:p>
        </w:tc>
        <w:tc>
          <w:tcPr>
            <w:tcW w:w="2234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294A" w:rsidRPr="00FC40FF" w:rsidTr="00FC40FF">
        <w:tc>
          <w:tcPr>
            <w:tcW w:w="7938" w:type="dxa"/>
          </w:tcPr>
          <w:p w:rsidR="00F6294A" w:rsidRPr="00FC40FF" w:rsidRDefault="00F6294A" w:rsidP="00FC4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Постоянно действующий семинар по внедрению дистанционных технологий обучения</w:t>
            </w:r>
          </w:p>
        </w:tc>
        <w:tc>
          <w:tcPr>
            <w:tcW w:w="221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Cs w:val="20"/>
              </w:rPr>
              <w:t>в течение года</w:t>
            </w:r>
          </w:p>
        </w:tc>
        <w:tc>
          <w:tcPr>
            <w:tcW w:w="2466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40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Добржанская Е.А.</w:t>
            </w:r>
          </w:p>
        </w:tc>
        <w:tc>
          <w:tcPr>
            <w:tcW w:w="2234" w:type="dxa"/>
          </w:tcPr>
          <w:p w:rsidR="00F6294A" w:rsidRPr="00FC40FF" w:rsidRDefault="00F6294A" w:rsidP="00FC40F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6294A" w:rsidRDefault="00F6294A" w:rsidP="00D05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Pr="006F4A06" w:rsidRDefault="00F6294A" w:rsidP="00D05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F4A06">
        <w:rPr>
          <w:rFonts w:ascii="Times New Roman" w:hAnsi="Times New Roman"/>
          <w:b/>
          <w:bCs/>
          <w:color w:val="000000"/>
          <w:sz w:val="24"/>
          <w:szCs w:val="24"/>
        </w:rPr>
        <w:t>ПОВЫШЕНИЕ  ПРОФЕССИОНАЛЬНОЙ  КОМПЕТЕНЦИИ  УЧИТЕЛЕЙ-ПРЕДМЕТНИКОВ</w:t>
      </w:r>
      <w:r w:rsidRPr="006F4A06">
        <w:rPr>
          <w:rFonts w:ascii="Times New Roman" w:hAnsi="Times New Roman"/>
          <w:sz w:val="24"/>
          <w:szCs w:val="24"/>
        </w:rPr>
        <w:br/>
      </w:r>
      <w:r w:rsidRPr="006F4A06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F6294A" w:rsidRPr="006F4A06" w:rsidRDefault="00F6294A" w:rsidP="00D050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F4A06">
        <w:rPr>
          <w:rFonts w:ascii="Times New Roman" w:hAnsi="Times New Roman"/>
          <w:sz w:val="24"/>
          <w:szCs w:val="24"/>
        </w:rPr>
        <w:t>-</w:t>
      </w:r>
      <w:r w:rsidRPr="006F4A06">
        <w:rPr>
          <w:rFonts w:ascii="Times New Roman" w:hAnsi="Times New Roman"/>
          <w:sz w:val="24"/>
          <w:szCs w:val="24"/>
        </w:rPr>
        <w:t>создание условий для профессионального роста и творческой активности педагогов.</w:t>
      </w:r>
    </w:p>
    <w:p w:rsidR="00F6294A" w:rsidRPr="006F4A06" w:rsidRDefault="00F6294A" w:rsidP="00D050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A06">
        <w:rPr>
          <w:rFonts w:ascii="Times New Roman" w:hAnsi="Times New Roman"/>
          <w:sz w:val="24"/>
          <w:szCs w:val="24"/>
        </w:rPr>
        <w:t>-</w:t>
      </w:r>
      <w:r w:rsidRPr="006F4A06">
        <w:rPr>
          <w:rFonts w:ascii="Times New Roman" w:hAnsi="Times New Roman"/>
          <w:sz w:val="24"/>
          <w:szCs w:val="24"/>
        </w:rPr>
        <w:t>выявление и распространение положительного педагогического опыта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50"/>
        <w:gridCol w:w="2262"/>
        <w:gridCol w:w="2687"/>
        <w:gridCol w:w="2087"/>
      </w:tblGrid>
      <w:tr w:rsidR="00F6294A" w:rsidRPr="00FC40FF" w:rsidTr="00FC40FF">
        <w:trPr>
          <w:tblHeader/>
        </w:trPr>
        <w:tc>
          <w:tcPr>
            <w:tcW w:w="775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ВИДЫ РАБОТЫ</w:t>
            </w:r>
          </w:p>
        </w:tc>
        <w:tc>
          <w:tcPr>
            <w:tcW w:w="226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СРОКИ ВЫПОЛНЕНИЯ</w:t>
            </w:r>
          </w:p>
        </w:tc>
        <w:tc>
          <w:tcPr>
            <w:tcW w:w="26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20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</w:t>
            </w:r>
          </w:p>
        </w:tc>
      </w:tr>
      <w:tr w:rsidR="00F6294A" w:rsidRPr="00FC40FF" w:rsidTr="00FC40FF">
        <w:trPr>
          <w:tblHeader/>
        </w:trPr>
        <w:tc>
          <w:tcPr>
            <w:tcW w:w="775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 xml:space="preserve">Участие в традиционных августовских городских конференциях </w:t>
            </w:r>
          </w:p>
        </w:tc>
        <w:tc>
          <w:tcPr>
            <w:tcW w:w="226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 xml:space="preserve">по плану </w:t>
            </w:r>
          </w:p>
        </w:tc>
        <w:tc>
          <w:tcPr>
            <w:tcW w:w="26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Зуб Л.В., учителя</w:t>
            </w:r>
          </w:p>
        </w:tc>
        <w:tc>
          <w:tcPr>
            <w:tcW w:w="20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75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Заседание НМК учителей информатики, математики и физики.</w:t>
            </w:r>
          </w:p>
        </w:tc>
        <w:tc>
          <w:tcPr>
            <w:tcW w:w="2262" w:type="dxa"/>
          </w:tcPr>
          <w:p w:rsidR="00F6294A" w:rsidRPr="00FC40FF" w:rsidRDefault="00F6294A" w:rsidP="00FC40FF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26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Зуб Л.В., учителя</w:t>
            </w:r>
          </w:p>
        </w:tc>
        <w:tc>
          <w:tcPr>
            <w:tcW w:w="20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75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Подготовка обучающихся к олимпиадам, конкурсам, МАН</w:t>
            </w:r>
          </w:p>
        </w:tc>
        <w:tc>
          <w:tcPr>
            <w:tcW w:w="226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6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20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75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Изучение опыта подготовки выпускников 9,11-х классов к государственной (итоговой) аттестации</w:t>
            </w:r>
          </w:p>
        </w:tc>
        <w:tc>
          <w:tcPr>
            <w:tcW w:w="226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 плану МОУ</w:t>
            </w:r>
          </w:p>
        </w:tc>
        <w:tc>
          <w:tcPr>
            <w:tcW w:w="26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Дружинец Н.Н.</w:t>
            </w:r>
          </w:p>
        </w:tc>
        <w:tc>
          <w:tcPr>
            <w:tcW w:w="20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75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Принять участие в конкурсе" Сайт методического объединения ", «Сайт педагога»</w:t>
            </w:r>
          </w:p>
        </w:tc>
        <w:tc>
          <w:tcPr>
            <w:tcW w:w="226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 плану НМК</w:t>
            </w:r>
          </w:p>
        </w:tc>
        <w:tc>
          <w:tcPr>
            <w:tcW w:w="26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Зуб Л.В., учителя</w:t>
            </w:r>
          </w:p>
        </w:tc>
        <w:tc>
          <w:tcPr>
            <w:tcW w:w="20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75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Принять участие в подготовке и  проведении круглого стола "Продуктивный педагогический опыт: системность и критерии". Работа по изучению и ознакомлению с передовым педагогическим опытом</w:t>
            </w:r>
          </w:p>
        </w:tc>
        <w:tc>
          <w:tcPr>
            <w:tcW w:w="226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 плану НМК ноябрь</w:t>
            </w:r>
          </w:p>
        </w:tc>
        <w:tc>
          <w:tcPr>
            <w:tcW w:w="26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Зуб Л.В., учителя</w:t>
            </w:r>
          </w:p>
        </w:tc>
        <w:tc>
          <w:tcPr>
            <w:tcW w:w="20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75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Организовать проведение предметных недель</w:t>
            </w:r>
          </w:p>
        </w:tc>
        <w:tc>
          <w:tcPr>
            <w:tcW w:w="226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26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Зуб Л.В., учителя</w:t>
            </w:r>
          </w:p>
        </w:tc>
        <w:tc>
          <w:tcPr>
            <w:tcW w:w="20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750" w:type="dxa"/>
          </w:tcPr>
          <w:p w:rsidR="00F6294A" w:rsidRPr="00FC40FF" w:rsidRDefault="00F6294A" w:rsidP="00FC40F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 Неделя точных наук</w:t>
            </w:r>
          </w:p>
        </w:tc>
        <w:tc>
          <w:tcPr>
            <w:tcW w:w="2262" w:type="dxa"/>
          </w:tcPr>
          <w:p w:rsidR="00F6294A" w:rsidRPr="00FC40FF" w:rsidRDefault="00F6294A" w:rsidP="00FC40F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2687" w:type="dxa"/>
          </w:tcPr>
          <w:p w:rsidR="00F6294A" w:rsidRPr="00FC40FF" w:rsidRDefault="00F6294A" w:rsidP="00FC40F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color w:val="000000"/>
                <w:sz w:val="24"/>
                <w:szCs w:val="24"/>
              </w:rPr>
              <w:t>Зуб Л.В., Мороз Л.П. Добржанская Е.А.,</w:t>
            </w:r>
          </w:p>
        </w:tc>
        <w:tc>
          <w:tcPr>
            <w:tcW w:w="20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750" w:type="dxa"/>
            <w:vAlign w:val="bottom"/>
          </w:tcPr>
          <w:p w:rsidR="00F6294A" w:rsidRPr="00FC40FF" w:rsidRDefault="00F6294A" w:rsidP="00FC40FF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Принять участие в фестивале наук "Я ко всем наукам ключ имею…"</w:t>
            </w:r>
          </w:p>
        </w:tc>
        <w:tc>
          <w:tcPr>
            <w:tcW w:w="226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 плану НМК</w:t>
            </w:r>
          </w:p>
        </w:tc>
        <w:tc>
          <w:tcPr>
            <w:tcW w:w="26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Зуб Л.В., учителя</w:t>
            </w:r>
          </w:p>
        </w:tc>
        <w:tc>
          <w:tcPr>
            <w:tcW w:w="20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750" w:type="dxa"/>
            <w:vAlign w:val="bottom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Принять участие в подготовке и проведении семинара "Повышение учебной мотивации учащихся через использование  современных технологий обучения"</w:t>
            </w:r>
          </w:p>
        </w:tc>
        <w:tc>
          <w:tcPr>
            <w:tcW w:w="226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 плану, март</w:t>
            </w:r>
          </w:p>
        </w:tc>
        <w:tc>
          <w:tcPr>
            <w:tcW w:w="26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Зуб Л.В., учителя</w:t>
            </w:r>
          </w:p>
        </w:tc>
        <w:tc>
          <w:tcPr>
            <w:tcW w:w="20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75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 xml:space="preserve">Аттестация учителей </w:t>
            </w:r>
          </w:p>
        </w:tc>
        <w:tc>
          <w:tcPr>
            <w:tcW w:w="226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6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75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Курсовая подготовка</w:t>
            </w:r>
          </w:p>
        </w:tc>
        <w:tc>
          <w:tcPr>
            <w:tcW w:w="226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750" w:type="dxa"/>
          </w:tcPr>
          <w:p w:rsidR="00F6294A" w:rsidRPr="00FC40FF" w:rsidRDefault="00F6294A" w:rsidP="00FC4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Участие с докладами в семинарах, совещаниях и конференциях</w:t>
            </w:r>
          </w:p>
        </w:tc>
        <w:tc>
          <w:tcPr>
            <w:tcW w:w="226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75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Участие в конкурсах профессионального мастерства</w:t>
            </w:r>
          </w:p>
        </w:tc>
        <w:tc>
          <w:tcPr>
            <w:tcW w:w="226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75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Публикации на сайтах, методических журналах</w:t>
            </w:r>
          </w:p>
        </w:tc>
        <w:tc>
          <w:tcPr>
            <w:tcW w:w="226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775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Обобщение и распространение опыта работы</w:t>
            </w:r>
          </w:p>
        </w:tc>
        <w:tc>
          <w:tcPr>
            <w:tcW w:w="2262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08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294A" w:rsidRDefault="00F6294A" w:rsidP="00D05066">
      <w:pPr>
        <w:pStyle w:val="ListParagraph"/>
        <w:spacing w:after="0" w:line="240" w:lineRule="auto"/>
        <w:ind w:left="4287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6294A" w:rsidRDefault="00F6294A" w:rsidP="00D05066">
      <w:pPr>
        <w:pStyle w:val="ListParagraph"/>
        <w:spacing w:after="0" w:line="240" w:lineRule="auto"/>
        <w:ind w:left="4287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6294A" w:rsidRDefault="00F6294A" w:rsidP="00D05066">
      <w:pPr>
        <w:pStyle w:val="ListParagraph"/>
        <w:spacing w:after="0" w:line="240" w:lineRule="auto"/>
        <w:ind w:left="4287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6294A" w:rsidRDefault="00F6294A" w:rsidP="00D05066">
      <w:pPr>
        <w:pStyle w:val="ListParagraph"/>
        <w:spacing w:after="0" w:line="240" w:lineRule="auto"/>
        <w:ind w:left="4287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6294A" w:rsidRDefault="00F6294A" w:rsidP="00D05066">
      <w:pPr>
        <w:pStyle w:val="ListParagraph"/>
        <w:spacing w:after="0" w:line="240" w:lineRule="auto"/>
        <w:ind w:left="4287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6294A" w:rsidRDefault="00F6294A" w:rsidP="00D05066">
      <w:pPr>
        <w:pStyle w:val="ListParagraph"/>
        <w:spacing w:after="0" w:line="240" w:lineRule="auto"/>
        <w:ind w:left="4287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6294A" w:rsidRPr="006F4A06" w:rsidRDefault="00F6294A" w:rsidP="00D05066">
      <w:pPr>
        <w:pStyle w:val="ListParagraph"/>
        <w:spacing w:after="0" w:line="240" w:lineRule="auto"/>
        <w:ind w:left="4287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6294A" w:rsidRPr="006F4A06" w:rsidRDefault="00F6294A" w:rsidP="00D050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A06">
        <w:rPr>
          <w:rFonts w:ascii="Times New Roman" w:hAnsi="Times New Roman"/>
          <w:b/>
          <w:bCs/>
          <w:color w:val="000000"/>
          <w:sz w:val="24"/>
          <w:szCs w:val="24"/>
        </w:rPr>
        <w:t>УЧЕБНО – МЕТОДИЧЕСКАЯ  РАБОТА</w:t>
      </w:r>
    </w:p>
    <w:p w:rsidR="00F6294A" w:rsidRPr="006F4A06" w:rsidRDefault="00F6294A" w:rsidP="00D05066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6F4A06">
        <w:rPr>
          <w:rFonts w:ascii="Times New Roman" w:hAnsi="Times New Roman"/>
          <w:sz w:val="24"/>
          <w:szCs w:val="24"/>
        </w:rPr>
        <w:t>Задачи:</w:t>
      </w:r>
    </w:p>
    <w:p w:rsidR="00F6294A" w:rsidRPr="006F4A06" w:rsidRDefault="00F6294A" w:rsidP="00D05066">
      <w:pPr>
        <w:pStyle w:val="ListParagraph"/>
        <w:numPr>
          <w:ilvl w:val="0"/>
          <w:numId w:val="4"/>
        </w:num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F4A06">
        <w:rPr>
          <w:rFonts w:ascii="Times New Roman" w:hAnsi="Times New Roman"/>
          <w:sz w:val="24"/>
          <w:szCs w:val="24"/>
          <w:lang w:eastAsia="ru-RU"/>
        </w:rPr>
        <w:t>формирование банка данных педагогической информации (нормативно-правовая, науч</w:t>
      </w:r>
      <w:r>
        <w:rPr>
          <w:rFonts w:ascii="Times New Roman" w:hAnsi="Times New Roman"/>
          <w:sz w:val="24"/>
          <w:szCs w:val="24"/>
          <w:lang w:eastAsia="ru-RU"/>
        </w:rPr>
        <w:t>но-методическая, методическая);</w:t>
      </w:r>
    </w:p>
    <w:p w:rsidR="00F6294A" w:rsidRPr="00867C07" w:rsidRDefault="00F6294A" w:rsidP="00D05066">
      <w:pPr>
        <w:pStyle w:val="ListParagraph"/>
        <w:numPr>
          <w:ilvl w:val="0"/>
          <w:numId w:val="4"/>
        </w:num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F4A06">
        <w:rPr>
          <w:rFonts w:ascii="Times New Roman" w:hAnsi="Times New Roman"/>
          <w:sz w:val="24"/>
          <w:szCs w:val="24"/>
          <w:lang w:eastAsia="ru-RU"/>
        </w:rPr>
        <w:t xml:space="preserve">организация и проведение мониторинга обученности учащихся на основе научно-методического обеспечения учебных </w:t>
      </w:r>
      <w:r w:rsidRPr="00867C07">
        <w:rPr>
          <w:rFonts w:ascii="Times New Roman" w:hAnsi="Times New Roman"/>
          <w:sz w:val="24"/>
          <w:szCs w:val="24"/>
          <w:lang w:eastAsia="ru-RU"/>
        </w:rPr>
        <w:t>программ.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30"/>
        <w:gridCol w:w="2616"/>
        <w:gridCol w:w="2457"/>
        <w:gridCol w:w="2775"/>
      </w:tblGrid>
      <w:tr w:rsidR="00F6294A" w:rsidRPr="00FC40FF" w:rsidTr="00FC40FF">
        <w:tc>
          <w:tcPr>
            <w:tcW w:w="6830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ОСНОВНЫЕ ВИДЫ РАБОТЫ</w:t>
            </w:r>
          </w:p>
        </w:tc>
        <w:tc>
          <w:tcPr>
            <w:tcW w:w="2616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СРОКИ ВЫПОЛНЕНИЯ</w:t>
            </w:r>
          </w:p>
        </w:tc>
        <w:tc>
          <w:tcPr>
            <w:tcW w:w="2457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ОТВЕТСТВЕННЫЕ</w:t>
            </w:r>
          </w:p>
        </w:tc>
        <w:tc>
          <w:tcPr>
            <w:tcW w:w="2775" w:type="dxa"/>
          </w:tcPr>
          <w:p w:rsidR="00F6294A" w:rsidRPr="00FC40FF" w:rsidRDefault="00F6294A" w:rsidP="00FC4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РЕЗУЛЬТАТЫ</w:t>
            </w:r>
          </w:p>
        </w:tc>
      </w:tr>
      <w:tr w:rsidR="00F6294A" w:rsidRPr="00FC40FF" w:rsidTr="00FC40FF">
        <w:tc>
          <w:tcPr>
            <w:tcW w:w="683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Изучение нормативных документов, методических рекомендаций по преподаванию предметов физики, математики, информатики, на 2020/2021 учебный год</w:t>
            </w:r>
          </w:p>
        </w:tc>
        <w:tc>
          <w:tcPr>
            <w:tcW w:w="261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45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75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Методическая копилка членов МО</w:t>
            </w:r>
          </w:p>
        </w:tc>
      </w:tr>
      <w:tr w:rsidR="00F6294A" w:rsidRPr="00FC40FF" w:rsidTr="00FC40FF">
        <w:tc>
          <w:tcPr>
            <w:tcW w:w="683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Изучение и систематизация программного обеспечения по предметам</w:t>
            </w:r>
          </w:p>
        </w:tc>
        <w:tc>
          <w:tcPr>
            <w:tcW w:w="261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Август, в течение года</w:t>
            </w:r>
          </w:p>
        </w:tc>
        <w:tc>
          <w:tcPr>
            <w:tcW w:w="245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75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Методическая копилка членов МО</w:t>
            </w:r>
          </w:p>
        </w:tc>
      </w:tr>
      <w:tr w:rsidR="00F6294A" w:rsidRPr="00FC40FF" w:rsidTr="00FC40FF">
        <w:tc>
          <w:tcPr>
            <w:tcW w:w="683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Изучение и систематизация методического обеспечения учебных программ</w:t>
            </w:r>
          </w:p>
        </w:tc>
        <w:tc>
          <w:tcPr>
            <w:tcW w:w="261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Август, в течение года</w:t>
            </w:r>
          </w:p>
        </w:tc>
        <w:tc>
          <w:tcPr>
            <w:tcW w:w="245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75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Методическая копилка членов МО</w:t>
            </w:r>
          </w:p>
        </w:tc>
      </w:tr>
      <w:tr w:rsidR="00F6294A" w:rsidRPr="00FC40FF" w:rsidTr="00FC40FF">
        <w:tc>
          <w:tcPr>
            <w:tcW w:w="683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Подборка дидактического обеспечения учебныхпрограмм</w:t>
            </w:r>
          </w:p>
        </w:tc>
        <w:tc>
          <w:tcPr>
            <w:tcW w:w="261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5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75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Методическая копилка членов МО</w:t>
            </w:r>
          </w:p>
        </w:tc>
      </w:tr>
      <w:tr w:rsidR="00F6294A" w:rsidRPr="00FC40FF" w:rsidTr="00FC40FF">
        <w:tc>
          <w:tcPr>
            <w:tcW w:w="683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Разработка учебно-тематических планов по физике, математике, информатике</w:t>
            </w:r>
          </w:p>
        </w:tc>
        <w:tc>
          <w:tcPr>
            <w:tcW w:w="261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45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75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Учебно-тематические планы членов МО</w:t>
            </w:r>
          </w:p>
        </w:tc>
      </w:tr>
      <w:tr w:rsidR="00F6294A" w:rsidRPr="00FC40FF" w:rsidTr="00FC40FF">
        <w:tc>
          <w:tcPr>
            <w:tcW w:w="683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Планирование учебной деятельности с учетом личностных и индивидуальных особенностей</w:t>
            </w:r>
          </w:p>
        </w:tc>
        <w:tc>
          <w:tcPr>
            <w:tcW w:w="261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5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75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План заседаний МО</w:t>
            </w:r>
          </w:p>
        </w:tc>
      </w:tr>
      <w:tr w:rsidR="00F6294A" w:rsidRPr="00FC40FF" w:rsidTr="00FC40FF">
        <w:tc>
          <w:tcPr>
            <w:tcW w:w="683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Организация и проведение входного контроля знаний учащихся</w:t>
            </w:r>
          </w:p>
        </w:tc>
        <w:tc>
          <w:tcPr>
            <w:tcW w:w="261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45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75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Отчет по предметам</w:t>
            </w:r>
          </w:p>
        </w:tc>
      </w:tr>
      <w:tr w:rsidR="00F6294A" w:rsidRPr="00FC40FF" w:rsidTr="00FC40FF">
        <w:tc>
          <w:tcPr>
            <w:tcW w:w="683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Подготовка к государственной итоговой аттестации учащихся 9-х, 11-х классов в текущем году</w:t>
            </w:r>
          </w:p>
        </w:tc>
        <w:tc>
          <w:tcPr>
            <w:tcW w:w="261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5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75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94A" w:rsidRPr="00FC40FF" w:rsidTr="00FC40FF">
        <w:tc>
          <w:tcPr>
            <w:tcW w:w="683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Организация и проведение четвертных, полугодовых и итоговых контрольных работ по предметам</w:t>
            </w:r>
          </w:p>
        </w:tc>
        <w:tc>
          <w:tcPr>
            <w:tcW w:w="261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245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75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Отчет по предметам</w:t>
            </w:r>
          </w:p>
        </w:tc>
      </w:tr>
      <w:tr w:rsidR="00F6294A" w:rsidRPr="00FC40FF" w:rsidTr="00FC40FF">
        <w:tc>
          <w:tcPr>
            <w:tcW w:w="683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Организация работы с учащимися, отстающими в освоении ОМСО в основной школе</w:t>
            </w:r>
          </w:p>
        </w:tc>
        <w:tc>
          <w:tcPr>
            <w:tcW w:w="261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5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75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Отдельный перечень мероприятий</w:t>
            </w:r>
          </w:p>
        </w:tc>
      </w:tr>
      <w:tr w:rsidR="00F6294A" w:rsidRPr="00FC40FF" w:rsidTr="00FC40FF">
        <w:trPr>
          <w:trHeight w:val="224"/>
        </w:trPr>
        <w:tc>
          <w:tcPr>
            <w:tcW w:w="683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Изучение нормативных документов и методических рекомендаций по итоговой аттестации учащихся 9, 11 классов</w:t>
            </w:r>
          </w:p>
        </w:tc>
        <w:tc>
          <w:tcPr>
            <w:tcW w:w="261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Апрель, май</w:t>
            </w:r>
          </w:p>
        </w:tc>
        <w:tc>
          <w:tcPr>
            <w:tcW w:w="245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75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Протокол МО</w:t>
            </w:r>
          </w:p>
        </w:tc>
      </w:tr>
      <w:tr w:rsidR="00F6294A" w:rsidRPr="00FC40FF" w:rsidTr="00FC40FF">
        <w:trPr>
          <w:trHeight w:val="224"/>
        </w:trPr>
        <w:tc>
          <w:tcPr>
            <w:tcW w:w="6830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Анализ мониторинга обученности учащихся по освоению ОМСО.</w:t>
            </w:r>
          </w:p>
        </w:tc>
        <w:tc>
          <w:tcPr>
            <w:tcW w:w="261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 xml:space="preserve">Декабрь, июнь </w:t>
            </w:r>
          </w:p>
        </w:tc>
        <w:tc>
          <w:tcPr>
            <w:tcW w:w="2457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775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Анализ  по предметам</w:t>
            </w:r>
          </w:p>
        </w:tc>
      </w:tr>
    </w:tbl>
    <w:p w:rsidR="00F6294A" w:rsidRPr="006F4A06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Default="00F6294A" w:rsidP="00D0506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Pr="006F4A06" w:rsidRDefault="00F6294A" w:rsidP="00D050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A06">
        <w:rPr>
          <w:rFonts w:ascii="Times New Roman" w:hAnsi="Times New Roman"/>
          <w:b/>
          <w:bCs/>
          <w:color w:val="000000"/>
          <w:sz w:val="24"/>
          <w:szCs w:val="24"/>
        </w:rPr>
        <w:t>ВНЕКЛАССНАЯ  РАБОТА  </w:t>
      </w:r>
    </w:p>
    <w:p w:rsidR="00F6294A" w:rsidRPr="006F4A06" w:rsidRDefault="00F6294A" w:rsidP="00D05066">
      <w:pPr>
        <w:pStyle w:val="ListParagraph"/>
        <w:spacing w:after="0" w:line="240" w:lineRule="auto"/>
        <w:ind w:left="851"/>
        <w:rPr>
          <w:rFonts w:ascii="Times New Roman" w:hAnsi="Times New Roman"/>
          <w:sz w:val="24"/>
          <w:szCs w:val="24"/>
          <w:lang w:eastAsia="ru-RU"/>
        </w:rPr>
      </w:pPr>
      <w:r w:rsidRPr="006F4A06">
        <w:rPr>
          <w:rFonts w:ascii="Times New Roman" w:hAnsi="Times New Roman"/>
          <w:sz w:val="24"/>
          <w:szCs w:val="24"/>
          <w:lang w:eastAsia="ru-RU"/>
        </w:rPr>
        <w:t xml:space="preserve">Задачи: </w:t>
      </w:r>
    </w:p>
    <w:p w:rsidR="00F6294A" w:rsidRPr="006F4A06" w:rsidRDefault="00F6294A" w:rsidP="00D05066">
      <w:pPr>
        <w:pStyle w:val="ListParagraph"/>
        <w:numPr>
          <w:ilvl w:val="0"/>
          <w:numId w:val="4"/>
        </w:numPr>
        <w:spacing w:after="0" w:line="240" w:lineRule="auto"/>
        <w:ind w:left="851"/>
        <w:rPr>
          <w:rFonts w:ascii="Times New Roman" w:hAnsi="Times New Roman"/>
          <w:sz w:val="24"/>
          <w:szCs w:val="24"/>
          <w:lang w:eastAsia="ru-RU"/>
        </w:rPr>
      </w:pPr>
      <w:r w:rsidRPr="006F4A06">
        <w:rPr>
          <w:rFonts w:ascii="Times New Roman" w:hAnsi="Times New Roman"/>
          <w:sz w:val="24"/>
          <w:szCs w:val="24"/>
          <w:lang w:eastAsia="ru-RU"/>
        </w:rPr>
        <w:t xml:space="preserve">формирование и развитие информационного пространства и информационных ресурсов образования, обеспечивающих </w:t>
      </w:r>
    </w:p>
    <w:p w:rsidR="00F6294A" w:rsidRPr="006F4A06" w:rsidRDefault="00F6294A" w:rsidP="00D05066">
      <w:pPr>
        <w:pStyle w:val="ListParagraph"/>
        <w:numPr>
          <w:ilvl w:val="0"/>
          <w:numId w:val="4"/>
        </w:numPr>
        <w:spacing w:after="0" w:line="240" w:lineRule="auto"/>
        <w:ind w:left="851"/>
        <w:rPr>
          <w:rFonts w:ascii="Times New Roman" w:hAnsi="Times New Roman"/>
          <w:sz w:val="24"/>
          <w:szCs w:val="24"/>
          <w:lang w:eastAsia="ru-RU"/>
        </w:rPr>
      </w:pPr>
      <w:r w:rsidRPr="006F4A06">
        <w:rPr>
          <w:rFonts w:ascii="Times New Roman" w:hAnsi="Times New Roman"/>
          <w:sz w:val="24"/>
          <w:szCs w:val="24"/>
          <w:lang w:eastAsia="ru-RU"/>
        </w:rPr>
        <w:t>взаимодействие между участниками образовательного процесса;</w:t>
      </w:r>
    </w:p>
    <w:p w:rsidR="00F6294A" w:rsidRPr="006F4A06" w:rsidRDefault="00F6294A" w:rsidP="00D05066">
      <w:pPr>
        <w:pStyle w:val="ListParagraph"/>
        <w:numPr>
          <w:ilvl w:val="0"/>
          <w:numId w:val="4"/>
        </w:numPr>
        <w:spacing w:after="0" w:line="240" w:lineRule="auto"/>
        <w:ind w:left="851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F4A06">
        <w:rPr>
          <w:rFonts w:ascii="Times New Roman" w:hAnsi="Times New Roman"/>
          <w:sz w:val="24"/>
          <w:szCs w:val="24"/>
          <w:lang w:eastAsia="ru-RU"/>
        </w:rPr>
        <w:t>создание комфортных условий для интеллектуально-продвинутых учащихся, развития их творческих способностей.</w:t>
      </w:r>
      <w:r w:rsidRPr="006F4A06">
        <w:rPr>
          <w:rFonts w:ascii="Times New Roman" w:hAnsi="Times New Roman"/>
          <w:sz w:val="24"/>
          <w:szCs w:val="24"/>
          <w:lang w:eastAsia="ru-RU"/>
        </w:rPr>
        <w:br/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86"/>
        <w:gridCol w:w="2410"/>
        <w:gridCol w:w="2551"/>
        <w:gridCol w:w="2801"/>
      </w:tblGrid>
      <w:tr w:rsidR="00F6294A" w:rsidRPr="00FC40FF" w:rsidTr="00FC40FF">
        <w:tc>
          <w:tcPr>
            <w:tcW w:w="6986" w:type="dxa"/>
          </w:tcPr>
          <w:p w:rsidR="00F6294A" w:rsidRPr="00FC40FF" w:rsidRDefault="00F6294A" w:rsidP="00FC40FF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ВИДЫ РАБОТЫ</w:t>
            </w:r>
          </w:p>
        </w:tc>
        <w:tc>
          <w:tcPr>
            <w:tcW w:w="2410" w:type="dxa"/>
          </w:tcPr>
          <w:p w:rsidR="00F6294A" w:rsidRPr="00FC40FF" w:rsidRDefault="00F6294A" w:rsidP="00FC40FF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</w:rPr>
              <w:t>СРОКИ ВЫПОЛНЕНИЯ</w:t>
            </w:r>
          </w:p>
        </w:tc>
        <w:tc>
          <w:tcPr>
            <w:tcW w:w="2551" w:type="dxa"/>
          </w:tcPr>
          <w:p w:rsidR="00F6294A" w:rsidRPr="00FC40FF" w:rsidRDefault="00F6294A" w:rsidP="00FC40FF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2801" w:type="dxa"/>
          </w:tcPr>
          <w:p w:rsidR="00F6294A" w:rsidRPr="00FC40FF" w:rsidRDefault="00F6294A" w:rsidP="00FC40FF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</w:t>
            </w:r>
          </w:p>
        </w:tc>
      </w:tr>
      <w:tr w:rsidR="00F6294A" w:rsidRPr="00FC40FF" w:rsidTr="00FC40FF">
        <w:tc>
          <w:tcPr>
            <w:tcW w:w="6986" w:type="dxa"/>
          </w:tcPr>
          <w:p w:rsidR="00F6294A" w:rsidRPr="00FC40FF" w:rsidRDefault="00F6294A" w:rsidP="00FC40FF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Организация и проведение элективных курсов, внеурочной деятельности для 9, 10, 11 классов</w:t>
            </w:r>
          </w:p>
        </w:tc>
        <w:tc>
          <w:tcPr>
            <w:tcW w:w="2410" w:type="dxa"/>
          </w:tcPr>
          <w:p w:rsidR="00F6294A" w:rsidRPr="00FC40FF" w:rsidRDefault="00F6294A" w:rsidP="00FC40FF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</w:tcPr>
          <w:p w:rsidR="00F6294A" w:rsidRPr="00FC40FF" w:rsidRDefault="00F6294A" w:rsidP="00FC40FF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F6294A" w:rsidRPr="00FC40FF" w:rsidRDefault="00F6294A" w:rsidP="00FC40FF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Программы элективных курсови внеурочной деятельности.</w:t>
            </w:r>
          </w:p>
        </w:tc>
      </w:tr>
      <w:tr w:rsidR="00F6294A" w:rsidRPr="00FC40FF" w:rsidTr="00FC40FF">
        <w:tc>
          <w:tcPr>
            <w:tcW w:w="6986" w:type="dxa"/>
          </w:tcPr>
          <w:p w:rsidR="00F6294A" w:rsidRPr="00FC40FF" w:rsidRDefault="00F6294A" w:rsidP="00FC40FF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Организация и проведение школьного этапа олимпиад по предметам (“Школьный интеллектуальный марафон”)</w:t>
            </w:r>
          </w:p>
        </w:tc>
        <w:tc>
          <w:tcPr>
            <w:tcW w:w="2410" w:type="dxa"/>
          </w:tcPr>
          <w:p w:rsidR="00F6294A" w:rsidRPr="00FC40FF" w:rsidRDefault="00F6294A" w:rsidP="00FC40FF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2551" w:type="dxa"/>
          </w:tcPr>
          <w:p w:rsidR="00F6294A" w:rsidRPr="00FC40FF" w:rsidRDefault="00F6294A" w:rsidP="00FC40FF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F6294A" w:rsidRPr="00FC40FF" w:rsidRDefault="00F6294A" w:rsidP="00FC40FF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Отчет о результатах проведения олимпиады</w:t>
            </w:r>
          </w:p>
        </w:tc>
      </w:tr>
      <w:tr w:rsidR="00F6294A" w:rsidRPr="00FC40FF" w:rsidTr="00FC40FF">
        <w:tc>
          <w:tcPr>
            <w:tcW w:w="6986" w:type="dxa"/>
          </w:tcPr>
          <w:p w:rsidR="00F6294A" w:rsidRPr="00FC40FF" w:rsidRDefault="00F6294A" w:rsidP="00FC4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Организация участия учащихся в различных конкурсных мероприятиях (городских, областных, Российских).</w:t>
            </w:r>
          </w:p>
        </w:tc>
        <w:tc>
          <w:tcPr>
            <w:tcW w:w="2410" w:type="dxa"/>
          </w:tcPr>
          <w:p w:rsidR="00F6294A" w:rsidRPr="00FC40FF" w:rsidRDefault="00F6294A" w:rsidP="00FC40FF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551" w:type="dxa"/>
          </w:tcPr>
          <w:p w:rsidR="00F6294A" w:rsidRPr="00FC40FF" w:rsidRDefault="00F6294A" w:rsidP="00FC40FF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F6294A" w:rsidRPr="00FC40FF" w:rsidRDefault="00F6294A" w:rsidP="00FC40FF">
            <w:pPr>
              <w:tabs>
                <w:tab w:val="left" w:pos="5475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C40FF">
              <w:rPr>
                <w:rFonts w:ascii="Times New Roman" w:hAnsi="Times New Roman"/>
                <w:sz w:val="24"/>
                <w:szCs w:val="24"/>
              </w:rPr>
              <w:t xml:space="preserve">Отчет о результатах участия </w:t>
            </w:r>
          </w:p>
        </w:tc>
      </w:tr>
    </w:tbl>
    <w:p w:rsidR="00F6294A" w:rsidRPr="006F4A06" w:rsidRDefault="00F6294A" w:rsidP="00D05066">
      <w:pPr>
        <w:tabs>
          <w:tab w:val="left" w:pos="5475"/>
        </w:tabs>
        <w:spacing w:after="0" w:line="240" w:lineRule="auto"/>
        <w:ind w:left="21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294A" w:rsidRPr="006F4A06" w:rsidRDefault="00F6294A" w:rsidP="00D05066">
      <w:pPr>
        <w:pStyle w:val="ListParagraph"/>
        <w:spacing w:after="0" w:line="240" w:lineRule="auto"/>
        <w:ind w:left="2127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F4A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ТЕМАТИКА ЗАСЕДАНИЙ НАУЧНОЙ МЕТОДИЧЕСКОЙ КОМИССИИ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894"/>
        <w:gridCol w:w="1417"/>
        <w:gridCol w:w="2268"/>
        <w:gridCol w:w="1985"/>
      </w:tblGrid>
      <w:tr w:rsidR="00F6294A" w:rsidRPr="00FC40FF" w:rsidTr="00D05066">
        <w:trPr>
          <w:tblHeader/>
        </w:trPr>
        <w:tc>
          <w:tcPr>
            <w:tcW w:w="8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F6294A" w:rsidRPr="006F4A06" w:rsidRDefault="00F6294A" w:rsidP="00D05066">
            <w:pPr>
              <w:spacing w:after="0" w:line="240" w:lineRule="atLeast"/>
              <w:jc w:val="center"/>
              <w:rPr>
                <w:rFonts w:ascii="Times New Roman" w:hAnsi="Times New Roman"/>
                <w:sz w:val="14"/>
                <w:szCs w:val="24"/>
              </w:rPr>
            </w:pPr>
            <w:r w:rsidRPr="006F4A06">
              <w:rPr>
                <w:rFonts w:ascii="Times New Roman" w:hAnsi="Times New Roman"/>
                <w:b/>
                <w:bCs/>
                <w:color w:val="000000"/>
                <w:sz w:val="18"/>
                <w:szCs w:val="24"/>
              </w:rPr>
              <w:t>ОСНОВНЫЕ ВИДЫ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24"/>
              </w:rPr>
            </w:pPr>
          </w:p>
          <w:p w:rsidR="00F6294A" w:rsidRPr="006F4A06" w:rsidRDefault="00F6294A" w:rsidP="00D05066">
            <w:pPr>
              <w:spacing w:after="0" w:line="240" w:lineRule="atLeast"/>
              <w:jc w:val="center"/>
              <w:rPr>
                <w:rFonts w:ascii="Times New Roman" w:hAnsi="Times New Roman"/>
                <w:sz w:val="14"/>
                <w:szCs w:val="24"/>
              </w:rPr>
            </w:pPr>
            <w:r w:rsidRPr="006F4A06">
              <w:rPr>
                <w:rFonts w:ascii="Times New Roman" w:hAnsi="Times New Roman"/>
                <w:b/>
                <w:bCs/>
                <w:color w:val="000000"/>
                <w:sz w:val="14"/>
                <w:szCs w:val="24"/>
              </w:rPr>
              <w:t>СРОКИ ВЫПОЛНЕНИЯ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  <w:p w:rsidR="00F6294A" w:rsidRPr="006F4A06" w:rsidRDefault="00F6294A" w:rsidP="00D0506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F4A06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ОТВЕТСТВЕННЫЕ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  <w:p w:rsidR="00F6294A" w:rsidRPr="006F4A06" w:rsidRDefault="00F6294A" w:rsidP="00D05066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F4A06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РЕЗУЛЬТАТЫ</w:t>
            </w:r>
          </w:p>
        </w:tc>
      </w:tr>
      <w:tr w:rsidR="00F6294A" w:rsidRPr="00FC40FF" w:rsidTr="00D05066">
        <w:tc>
          <w:tcPr>
            <w:tcW w:w="8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4A06">
              <w:rPr>
                <w:rFonts w:ascii="Times New Roman" w:hAnsi="Times New Roman"/>
                <w:b/>
                <w:sz w:val="24"/>
                <w:szCs w:val="24"/>
              </w:rPr>
              <w:t>Заседание № 1</w:t>
            </w:r>
          </w:p>
          <w:p w:rsidR="00F6294A" w:rsidRPr="006F4A06" w:rsidRDefault="00F6294A" w:rsidP="00D05066">
            <w:pPr>
              <w:spacing w:after="0" w:line="24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Итоги 2019-2020</w:t>
            </w:r>
            <w:r w:rsidRPr="006F4A0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учебного года. Особеннос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ти преподавания предметов в 2020-2021 </w:t>
            </w:r>
            <w:r w:rsidRPr="006F4A06">
              <w:rPr>
                <w:rFonts w:ascii="Times New Roman" w:hAnsi="Times New Roman"/>
                <w:b/>
                <w:i/>
                <w:sz w:val="24"/>
                <w:szCs w:val="24"/>
              </w:rPr>
              <w:t>учебном году</w:t>
            </w:r>
          </w:p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.1. Анализ итогов работы за 2019-2020</w:t>
            </w:r>
            <w:r w:rsidRPr="006F4A06">
              <w:rPr>
                <w:rFonts w:ascii="Times New Roman" w:hAnsi="Times New Roman"/>
                <w:sz w:val="24"/>
                <w:szCs w:val="24"/>
              </w:rPr>
              <w:t xml:space="preserve"> учебный го</w:t>
            </w:r>
            <w:r>
              <w:rPr>
                <w:rFonts w:ascii="Times New Roman" w:hAnsi="Times New Roman"/>
                <w:sz w:val="24"/>
                <w:szCs w:val="24"/>
              </w:rPr>
              <w:t>д и утверждение плана МО на 2020-2021</w:t>
            </w:r>
            <w:r w:rsidRPr="006F4A06">
              <w:rPr>
                <w:rFonts w:ascii="Times New Roman" w:hAnsi="Times New Roman"/>
                <w:sz w:val="24"/>
                <w:szCs w:val="24"/>
              </w:rPr>
              <w:t xml:space="preserve"> учебный год.</w:t>
            </w:r>
          </w:p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1.2. Утверждение рабочих программ, КТП по предметам на основе обязательного минимума содержания образования, программ элективных курсов, индивидуальных занятий, программ внеурочной деятельности.</w:t>
            </w:r>
          </w:p>
          <w:p w:rsidR="00F6294A" w:rsidRPr="006F4A06" w:rsidRDefault="00F6294A" w:rsidP="00974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1.3. Организация обучения на дому уч</w:t>
            </w:r>
            <w:r>
              <w:rPr>
                <w:rFonts w:ascii="Times New Roman" w:hAnsi="Times New Roman"/>
                <w:sz w:val="24"/>
                <w:szCs w:val="24"/>
              </w:rPr>
              <w:t>ащихся МОУ «Школа-гимназия» № 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24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</w:p>
          <w:p w:rsidR="00F6294A" w:rsidRPr="006F4A06" w:rsidRDefault="00F6294A" w:rsidP="00D0506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Зуб Л.В.</w:t>
            </w:r>
          </w:p>
          <w:p w:rsidR="00F6294A" w:rsidRPr="006F4A06" w:rsidRDefault="00F6294A" w:rsidP="00D0506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294A" w:rsidRPr="006F4A06" w:rsidRDefault="00F6294A" w:rsidP="00D05066">
            <w:pPr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Протокол заседания МО</w:t>
            </w:r>
          </w:p>
        </w:tc>
      </w:tr>
      <w:tr w:rsidR="00F6294A" w:rsidRPr="00FC40FF" w:rsidTr="00D05066">
        <w:tc>
          <w:tcPr>
            <w:tcW w:w="8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4A06">
              <w:rPr>
                <w:rFonts w:ascii="Times New Roman" w:hAnsi="Times New Roman"/>
                <w:b/>
                <w:sz w:val="24"/>
                <w:szCs w:val="24"/>
              </w:rPr>
              <w:t>Заседание № 2</w:t>
            </w:r>
          </w:p>
          <w:p w:rsidR="00F6294A" w:rsidRPr="00556BAB" w:rsidRDefault="00F6294A" w:rsidP="00D05066">
            <w:pPr>
              <w:spacing w:after="0" w:line="24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56BAB">
              <w:rPr>
                <w:rFonts w:ascii="Times New Roman" w:hAnsi="Times New Roman"/>
                <w:b/>
                <w:i/>
                <w:sz w:val="24"/>
                <w:szCs w:val="24"/>
              </w:rPr>
              <w:t>О подготовке обучающихся к олимпиадам, конкурсам, МАН.</w:t>
            </w:r>
            <w:r w:rsidRPr="00FC40FF">
              <w:rPr>
                <w:rFonts w:ascii="Times New Roman" w:hAnsi="Times New Roman"/>
                <w:b/>
                <w:i/>
              </w:rPr>
              <w:t>Организация и проведение предметных недель.</w:t>
            </w:r>
          </w:p>
          <w:p w:rsidR="00F6294A" w:rsidRPr="00556BAB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BAB">
              <w:rPr>
                <w:rFonts w:ascii="Times New Roman" w:hAnsi="Times New Roman"/>
                <w:sz w:val="24"/>
                <w:szCs w:val="24"/>
              </w:rPr>
              <w:t>2.1. Согласование организации и проведения олимпиад по предметам (школьный этап)</w:t>
            </w:r>
          </w:p>
          <w:p w:rsidR="00F6294A" w:rsidRPr="00556BAB" w:rsidRDefault="00F6294A" w:rsidP="00D0506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556BAB">
              <w:rPr>
                <w:rFonts w:ascii="Times New Roman" w:hAnsi="Times New Roman"/>
                <w:sz w:val="24"/>
                <w:szCs w:val="24"/>
              </w:rPr>
              <w:t>2.2. Согласование организации и проведения предметных недель.</w:t>
            </w:r>
          </w:p>
          <w:p w:rsidR="00F6294A" w:rsidRPr="00556BAB" w:rsidRDefault="00F6294A" w:rsidP="00556BA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556BAB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FC40FF">
              <w:rPr>
                <w:rFonts w:ascii="Times New Roman" w:hAnsi="Times New Roman"/>
              </w:rPr>
              <w:t>Адаптация обучающихся 5-х и 10-х классов.</w:t>
            </w:r>
          </w:p>
          <w:p w:rsidR="00F6294A" w:rsidRPr="00556BAB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BAB">
              <w:rPr>
                <w:rFonts w:ascii="Times New Roman" w:hAnsi="Times New Roman"/>
                <w:sz w:val="24"/>
                <w:szCs w:val="24"/>
              </w:rPr>
              <w:t>2.4. Анализ результатов обученности учащихся за 1 четверть</w:t>
            </w:r>
          </w:p>
          <w:p w:rsidR="00F6294A" w:rsidRDefault="00F6294A" w:rsidP="00556B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BAB">
              <w:rPr>
                <w:rFonts w:ascii="Times New Roman" w:hAnsi="Times New Roman"/>
                <w:sz w:val="24"/>
                <w:szCs w:val="24"/>
              </w:rPr>
              <w:t>2.5. Анализ выполнения программ за 1 четверть</w:t>
            </w:r>
          </w:p>
          <w:p w:rsidR="00F6294A" w:rsidRPr="006F4A06" w:rsidRDefault="00F6294A" w:rsidP="00556B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24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Зуб Л.В.</w:t>
            </w:r>
          </w:p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  <w:p w:rsidR="00F6294A" w:rsidRPr="006F4A06" w:rsidRDefault="00F6294A" w:rsidP="00D0506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Протокол заседания МО</w:t>
            </w:r>
          </w:p>
        </w:tc>
      </w:tr>
      <w:tr w:rsidR="00F6294A" w:rsidRPr="00FC40FF" w:rsidTr="00D05066">
        <w:tc>
          <w:tcPr>
            <w:tcW w:w="8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Default="00F6294A" w:rsidP="00D050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4A06">
              <w:rPr>
                <w:rFonts w:ascii="Times New Roman" w:hAnsi="Times New Roman"/>
                <w:b/>
                <w:sz w:val="24"/>
                <w:szCs w:val="24"/>
              </w:rPr>
              <w:t>Заседание № 3</w:t>
            </w:r>
          </w:p>
          <w:p w:rsidR="00F6294A" w:rsidRPr="00794746" w:rsidRDefault="00F6294A" w:rsidP="007947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56BAB">
              <w:rPr>
                <w:rFonts w:ascii="Times New Roman" w:hAnsi="Times New Roman"/>
                <w:b/>
                <w:sz w:val="24"/>
                <w:szCs w:val="24"/>
              </w:rPr>
              <w:t xml:space="preserve">Работа по подготовке и проведении семинара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феврале 2020 </w:t>
            </w:r>
            <w:r w:rsidRPr="00794746">
              <w:rPr>
                <w:rFonts w:ascii="Times New Roman" w:hAnsi="Times New Roman"/>
                <w:sz w:val="24"/>
                <w:szCs w:val="24"/>
              </w:rPr>
              <w:t>«Актуальные проблемы подготовки к итоговой аттестации по математике, физике, информатике в 2020-2021 учебном году. Комбинаторика и теория вероятностей в рамках п</w:t>
            </w:r>
            <w:r>
              <w:rPr>
                <w:rFonts w:ascii="Times New Roman" w:hAnsi="Times New Roman"/>
                <w:sz w:val="24"/>
                <w:szCs w:val="24"/>
              </w:rPr>
              <w:t>реподавания математики в школе»</w:t>
            </w:r>
          </w:p>
          <w:p w:rsidR="00F6294A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F4A06">
              <w:rPr>
                <w:rFonts w:ascii="Times New Roman" w:hAnsi="Times New Roman"/>
                <w:sz w:val="24"/>
                <w:szCs w:val="24"/>
              </w:rPr>
              <w:t xml:space="preserve"> Анализ </w:t>
            </w:r>
            <w:r>
              <w:rPr>
                <w:rFonts w:ascii="Times New Roman" w:hAnsi="Times New Roman"/>
                <w:sz w:val="24"/>
                <w:szCs w:val="24"/>
              </w:rPr>
              <w:t>проблем</w:t>
            </w:r>
            <w:r w:rsidRPr="00794746">
              <w:rPr>
                <w:rFonts w:ascii="Times New Roman" w:hAnsi="Times New Roman"/>
                <w:sz w:val="24"/>
                <w:szCs w:val="24"/>
              </w:rPr>
              <w:t xml:space="preserve"> подготовки к итоговой аттестации по математике, физике, информатике в 2020-2021 учебном году. Комбинаторика и теория вероятностей в рамках преподавания математики в школе</w:t>
            </w:r>
            <w:r w:rsidRPr="006F4A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 Анализ </w:t>
            </w:r>
            <w:r w:rsidRPr="006F4A06">
              <w:rPr>
                <w:rFonts w:ascii="Times New Roman" w:hAnsi="Times New Roman"/>
                <w:sz w:val="24"/>
                <w:szCs w:val="24"/>
              </w:rPr>
              <w:t xml:space="preserve">результатов обученности учащихся за 2 четверть и 1 полугодие </w:t>
            </w:r>
          </w:p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  <w:r w:rsidRPr="006F4A06">
              <w:rPr>
                <w:rFonts w:ascii="Times New Roman" w:hAnsi="Times New Roman"/>
                <w:sz w:val="24"/>
                <w:szCs w:val="24"/>
              </w:rPr>
              <w:t>. Анализ выполнения учебных программ, обязательного минимума содержания образования за 1 полугодие.</w:t>
            </w:r>
          </w:p>
          <w:p w:rsidR="00F6294A" w:rsidRPr="006F4A06" w:rsidRDefault="00F6294A" w:rsidP="00794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F4A06">
              <w:rPr>
                <w:rFonts w:ascii="Times New Roman" w:hAnsi="Times New Roman"/>
                <w:sz w:val="24"/>
                <w:szCs w:val="24"/>
              </w:rPr>
              <w:t>. Анализ эффективности организации со слабоуспевающими учащимися в основной школе, обмен опытом по данному направлению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24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Зуб Л.В.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Протокол заседания МО</w:t>
            </w:r>
          </w:p>
        </w:tc>
      </w:tr>
      <w:tr w:rsidR="00F6294A" w:rsidRPr="00FC40FF" w:rsidTr="00D05066">
        <w:tc>
          <w:tcPr>
            <w:tcW w:w="8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712E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4A06">
              <w:rPr>
                <w:rFonts w:ascii="Times New Roman" w:hAnsi="Times New Roman"/>
                <w:b/>
                <w:sz w:val="24"/>
                <w:szCs w:val="24"/>
              </w:rPr>
              <w:t>Заседание № 4</w:t>
            </w:r>
          </w:p>
          <w:p w:rsidR="00F6294A" w:rsidRDefault="00F6294A" w:rsidP="00712E0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F4A06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Pr="00FC40FF">
              <w:rPr>
                <w:rFonts w:ascii="Times New Roman" w:hAnsi="Times New Roman"/>
                <w:b/>
                <w:i/>
              </w:rPr>
              <w:t>Изучение опыта подготовки выпускников 9,11-х классов к государственной (итоговой) аттестации</w:t>
            </w:r>
            <w:r w:rsidRPr="006F4A0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»</w:t>
            </w:r>
          </w:p>
          <w:p w:rsidR="00F6294A" w:rsidRPr="00712E02" w:rsidRDefault="00F6294A" w:rsidP="00712E0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4.1 Изучение нормативных документов и методических рекомендаций по итоговой аттестации учащихся 9, 11 классов</w:t>
            </w:r>
          </w:p>
          <w:p w:rsidR="00F6294A" w:rsidRPr="006F4A06" w:rsidRDefault="00F6294A" w:rsidP="00712E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  <w:r w:rsidRPr="00556BAB">
              <w:rPr>
                <w:rFonts w:ascii="Times New Roman" w:hAnsi="Times New Roman"/>
                <w:sz w:val="24"/>
                <w:szCs w:val="24"/>
              </w:rPr>
              <w:t xml:space="preserve">.О подготовке к </w:t>
            </w:r>
            <w:r>
              <w:rPr>
                <w:rFonts w:ascii="Times New Roman" w:hAnsi="Times New Roman"/>
                <w:sz w:val="24"/>
                <w:szCs w:val="24"/>
              </w:rPr>
              <w:t>промежуточной аттестации за 2020-2021</w:t>
            </w:r>
            <w:r w:rsidRPr="00556BAB">
              <w:rPr>
                <w:rFonts w:ascii="Times New Roman" w:hAnsi="Times New Roman"/>
                <w:sz w:val="24"/>
                <w:szCs w:val="24"/>
              </w:rPr>
              <w:t xml:space="preserve"> уч.г.</w:t>
            </w:r>
          </w:p>
          <w:p w:rsidR="00F6294A" w:rsidRPr="006F4A06" w:rsidRDefault="00F6294A" w:rsidP="00712E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6F4A06">
              <w:rPr>
                <w:rFonts w:ascii="Times New Roman" w:hAnsi="Times New Roman"/>
                <w:sz w:val="24"/>
                <w:szCs w:val="24"/>
              </w:rPr>
              <w:t xml:space="preserve"> Анализ результатов обученности учащихся за 3 четверть</w:t>
            </w:r>
          </w:p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24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FC40FF" w:rsidRDefault="00F6294A" w:rsidP="00D05066">
            <w:pPr>
              <w:rPr>
                <w:rFonts w:ascii="Times New Roman" w:hAnsi="Times New Roman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Протокол заседания МО</w:t>
            </w:r>
          </w:p>
        </w:tc>
      </w:tr>
      <w:tr w:rsidR="00F6294A" w:rsidRPr="00FC40FF" w:rsidTr="00D05066">
        <w:tc>
          <w:tcPr>
            <w:tcW w:w="8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4A06">
              <w:rPr>
                <w:rFonts w:ascii="Times New Roman" w:hAnsi="Times New Roman"/>
                <w:b/>
                <w:sz w:val="24"/>
                <w:szCs w:val="24"/>
              </w:rPr>
              <w:t>Заседание № 5</w:t>
            </w:r>
          </w:p>
          <w:p w:rsidR="00F6294A" w:rsidRPr="006F4A06" w:rsidRDefault="00F6294A" w:rsidP="00D05066">
            <w:pPr>
              <w:spacing w:after="0" w:line="24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«Итоги 2020 – 2021</w:t>
            </w:r>
            <w:r w:rsidRPr="006F4A0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учебного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года. Планирование работы на 2021– 2022</w:t>
            </w:r>
            <w:r w:rsidRPr="006F4A0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учебный год».</w:t>
            </w:r>
          </w:p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5.1 Анализ выполнения учебных программ, обязательного минимума содержания образования, практической части учебных программ.</w:t>
            </w:r>
          </w:p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5.2  Анализ эффективности использования вариативной части школьного учебного плана</w:t>
            </w:r>
          </w:p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5.3 Анализ эффективности организации со слабоуспевающими учащимися в основной школе</w:t>
            </w:r>
          </w:p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5.4 Анализ работы МО за текущи</w:t>
            </w:r>
            <w:r>
              <w:rPr>
                <w:rFonts w:ascii="Times New Roman" w:hAnsi="Times New Roman"/>
                <w:sz w:val="24"/>
                <w:szCs w:val="24"/>
              </w:rPr>
              <w:t>й год и постановка задач на 2021-2022</w:t>
            </w:r>
            <w:r w:rsidRPr="006F4A06">
              <w:rPr>
                <w:rFonts w:ascii="Times New Roman" w:hAnsi="Times New Roman"/>
                <w:sz w:val="24"/>
                <w:szCs w:val="24"/>
              </w:rPr>
              <w:t xml:space="preserve"> учебный год</w:t>
            </w:r>
          </w:p>
          <w:p w:rsidR="00F6294A" w:rsidRPr="006F4A06" w:rsidRDefault="00F6294A" w:rsidP="00974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24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Зуб Л.В.</w:t>
            </w:r>
          </w:p>
          <w:p w:rsidR="00F6294A" w:rsidRPr="006F4A06" w:rsidRDefault="00F6294A" w:rsidP="00D050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члены МО</w:t>
            </w:r>
          </w:p>
          <w:p w:rsidR="00F6294A" w:rsidRPr="006F4A06" w:rsidRDefault="00F6294A" w:rsidP="00D0506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294A" w:rsidRPr="00FC40FF" w:rsidRDefault="00F6294A" w:rsidP="00D05066">
            <w:pPr>
              <w:rPr>
                <w:rFonts w:ascii="Times New Roman" w:hAnsi="Times New Roman"/>
              </w:rPr>
            </w:pPr>
            <w:r w:rsidRPr="006F4A06">
              <w:rPr>
                <w:rFonts w:ascii="Times New Roman" w:hAnsi="Times New Roman"/>
                <w:sz w:val="24"/>
                <w:szCs w:val="24"/>
              </w:rPr>
              <w:t>Протокол заседания МО</w:t>
            </w:r>
          </w:p>
        </w:tc>
      </w:tr>
    </w:tbl>
    <w:p w:rsidR="00F6294A" w:rsidRPr="006F4A06" w:rsidRDefault="00F6294A" w:rsidP="00EE27FE">
      <w:pPr>
        <w:spacing w:after="0" w:line="240" w:lineRule="auto"/>
        <w:ind w:left="210"/>
        <w:rPr>
          <w:rFonts w:ascii="Times New Roman" w:hAnsi="Times New Roman"/>
          <w:sz w:val="24"/>
          <w:szCs w:val="24"/>
        </w:rPr>
      </w:pPr>
    </w:p>
    <w:sectPr w:rsidR="00F6294A" w:rsidRPr="006F4A06" w:rsidSect="001E14C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F6C5C"/>
    <w:multiLevelType w:val="multilevel"/>
    <w:tmpl w:val="BDA85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EE91841"/>
    <w:multiLevelType w:val="hybridMultilevel"/>
    <w:tmpl w:val="63F40152"/>
    <w:lvl w:ilvl="0" w:tplc="0419000B">
      <w:start w:val="1"/>
      <w:numFmt w:val="bullet"/>
      <w:lvlText w:val=""/>
      <w:lvlJc w:val="left"/>
      <w:pPr>
        <w:ind w:left="4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47" w:hanging="360"/>
      </w:pPr>
      <w:rPr>
        <w:rFonts w:ascii="Wingdings" w:hAnsi="Wingdings" w:hint="default"/>
      </w:rPr>
    </w:lvl>
  </w:abstractNum>
  <w:abstractNum w:abstractNumId="2">
    <w:nsid w:val="1F890B19"/>
    <w:multiLevelType w:val="hybridMultilevel"/>
    <w:tmpl w:val="F1F4D0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603F64"/>
    <w:multiLevelType w:val="hybridMultilevel"/>
    <w:tmpl w:val="36A60E8A"/>
    <w:lvl w:ilvl="0" w:tplc="286036F2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C4E40DB"/>
    <w:multiLevelType w:val="hybridMultilevel"/>
    <w:tmpl w:val="19705480"/>
    <w:lvl w:ilvl="0" w:tplc="0419000B">
      <w:start w:val="1"/>
      <w:numFmt w:val="bullet"/>
      <w:lvlText w:val=""/>
      <w:lvlJc w:val="left"/>
      <w:pPr>
        <w:ind w:left="21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5">
    <w:nsid w:val="43B526C0"/>
    <w:multiLevelType w:val="hybridMultilevel"/>
    <w:tmpl w:val="15BAFB64"/>
    <w:lvl w:ilvl="0" w:tplc="FB661D4A">
      <w:start w:val="2"/>
      <w:numFmt w:val="decimalZero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A8D7A21"/>
    <w:multiLevelType w:val="multilevel"/>
    <w:tmpl w:val="4C9EC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6EF468B5"/>
    <w:multiLevelType w:val="hybridMultilevel"/>
    <w:tmpl w:val="0BE6E8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D4C0FF0"/>
    <w:multiLevelType w:val="hybridMultilevel"/>
    <w:tmpl w:val="ED28D7F6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F3A38C9"/>
    <w:multiLevelType w:val="hybridMultilevel"/>
    <w:tmpl w:val="96EEAB0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9"/>
  </w:num>
  <w:num w:numId="6">
    <w:abstractNumId w:val="6"/>
  </w:num>
  <w:num w:numId="7">
    <w:abstractNumId w:val="2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oNotDisplayPageBoundari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5066"/>
    <w:rsid w:val="0010365A"/>
    <w:rsid w:val="0017430A"/>
    <w:rsid w:val="001C3E13"/>
    <w:rsid w:val="001E14CF"/>
    <w:rsid w:val="002572F0"/>
    <w:rsid w:val="0029327E"/>
    <w:rsid w:val="002A16FD"/>
    <w:rsid w:val="002A1A21"/>
    <w:rsid w:val="0035019B"/>
    <w:rsid w:val="00381ED1"/>
    <w:rsid w:val="003F3032"/>
    <w:rsid w:val="004205BC"/>
    <w:rsid w:val="00421ACA"/>
    <w:rsid w:val="00440982"/>
    <w:rsid w:val="004C22A6"/>
    <w:rsid w:val="00541CEC"/>
    <w:rsid w:val="00550500"/>
    <w:rsid w:val="00556BAB"/>
    <w:rsid w:val="005640D3"/>
    <w:rsid w:val="005721AD"/>
    <w:rsid w:val="0059215A"/>
    <w:rsid w:val="005B701D"/>
    <w:rsid w:val="006011AD"/>
    <w:rsid w:val="00684D33"/>
    <w:rsid w:val="006855A7"/>
    <w:rsid w:val="006B1375"/>
    <w:rsid w:val="006B4623"/>
    <w:rsid w:val="006C6DA5"/>
    <w:rsid w:val="006D1432"/>
    <w:rsid w:val="006F4A06"/>
    <w:rsid w:val="00712E02"/>
    <w:rsid w:val="00717674"/>
    <w:rsid w:val="00794746"/>
    <w:rsid w:val="007F54C6"/>
    <w:rsid w:val="00817B69"/>
    <w:rsid w:val="00822281"/>
    <w:rsid w:val="00867C07"/>
    <w:rsid w:val="00883DED"/>
    <w:rsid w:val="008929DC"/>
    <w:rsid w:val="008D021B"/>
    <w:rsid w:val="008E5AA0"/>
    <w:rsid w:val="0095489D"/>
    <w:rsid w:val="009743ED"/>
    <w:rsid w:val="009A314F"/>
    <w:rsid w:val="009B2489"/>
    <w:rsid w:val="009B4480"/>
    <w:rsid w:val="00A0370E"/>
    <w:rsid w:val="00A21A35"/>
    <w:rsid w:val="00A7575F"/>
    <w:rsid w:val="00A876DB"/>
    <w:rsid w:val="00A9592B"/>
    <w:rsid w:val="00AD3DC1"/>
    <w:rsid w:val="00B22B7F"/>
    <w:rsid w:val="00B87721"/>
    <w:rsid w:val="00B96B87"/>
    <w:rsid w:val="00BB3F0A"/>
    <w:rsid w:val="00BE3356"/>
    <w:rsid w:val="00C11F35"/>
    <w:rsid w:val="00C177C6"/>
    <w:rsid w:val="00C44C4B"/>
    <w:rsid w:val="00C604D2"/>
    <w:rsid w:val="00C9608A"/>
    <w:rsid w:val="00CA3841"/>
    <w:rsid w:val="00CD1124"/>
    <w:rsid w:val="00CD26BB"/>
    <w:rsid w:val="00D05066"/>
    <w:rsid w:val="00D37DFE"/>
    <w:rsid w:val="00D92B4A"/>
    <w:rsid w:val="00DD6E8C"/>
    <w:rsid w:val="00E27712"/>
    <w:rsid w:val="00E50879"/>
    <w:rsid w:val="00E5183E"/>
    <w:rsid w:val="00E64E98"/>
    <w:rsid w:val="00E91DC8"/>
    <w:rsid w:val="00ED6028"/>
    <w:rsid w:val="00EE27FE"/>
    <w:rsid w:val="00F11F30"/>
    <w:rsid w:val="00F1314A"/>
    <w:rsid w:val="00F6294A"/>
    <w:rsid w:val="00FC40FF"/>
    <w:rsid w:val="00FF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50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05066"/>
    <w:pPr>
      <w:spacing w:before="280" w:after="119" w:line="240" w:lineRule="auto"/>
    </w:pPr>
    <w:rPr>
      <w:rFonts w:ascii="Times New Roman" w:hAnsi="Times New Roman"/>
      <w:sz w:val="24"/>
      <w:szCs w:val="24"/>
      <w:lang w:eastAsia="ar-SA"/>
    </w:rPr>
  </w:style>
  <w:style w:type="table" w:styleId="TableGrid">
    <w:name w:val="Table Grid"/>
    <w:basedOn w:val="TableNormal"/>
    <w:uiPriority w:val="99"/>
    <w:rsid w:val="00D0506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05066"/>
    <w:pPr>
      <w:ind w:left="720"/>
      <w:contextualSpacing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05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5066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A9592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28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14</Pages>
  <Words>3349</Words>
  <Characters>19094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 города Джанкоя Республики Крым</dc:title>
  <dc:subject/>
  <dc:creator>Людмила</dc:creator>
  <cp:keywords/>
  <dc:description/>
  <cp:lastModifiedBy>User</cp:lastModifiedBy>
  <cp:revision>2</cp:revision>
  <cp:lastPrinted>2020-09-17T08:53:00Z</cp:lastPrinted>
  <dcterms:created xsi:type="dcterms:W3CDTF">2020-09-17T19:15:00Z</dcterms:created>
  <dcterms:modified xsi:type="dcterms:W3CDTF">2020-09-17T19:15:00Z</dcterms:modified>
</cp:coreProperties>
</file>